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13"/>
        <w:gridCol w:w="2977"/>
        <w:gridCol w:w="1701"/>
        <w:gridCol w:w="2976"/>
      </w:tblGrid>
      <w:tr w:rsidR="009576E4" w:rsidRPr="008F6547" w14:paraId="2D555ED0" w14:textId="77777777" w:rsidTr="00E6157E">
        <w:trPr>
          <w:trHeight w:val="284"/>
        </w:trPr>
        <w:tc>
          <w:tcPr>
            <w:tcW w:w="4990" w:type="dxa"/>
            <w:gridSpan w:val="2"/>
            <w:vMerge w:val="restart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18BBFE3E" w14:textId="77777777" w:rsidR="009576E4" w:rsidRDefault="009576E4" w:rsidP="00EF5233">
            <w:pPr>
              <w:keepNext w:val="0"/>
              <w:widowControl w:val="0"/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F154EEF" w14:textId="77777777" w:rsidR="009576E4" w:rsidRDefault="009576E4" w:rsidP="00EF5233">
            <w:pPr>
              <w:keepNext w:val="0"/>
              <w:widowControl w:val="0"/>
              <w:rPr>
                <w:sz w:val="16"/>
                <w:szCs w:val="16"/>
              </w:rPr>
            </w:pPr>
            <w:r w:rsidRPr="006E1117">
              <w:rPr>
                <w:sz w:val="16"/>
                <w:szCs w:val="16"/>
              </w:rPr>
              <w:t>(Firmenname lt. Handelsregister)</w:t>
            </w:r>
          </w:p>
          <w:p w14:paraId="6F8232CA" w14:textId="77777777" w:rsidR="009576E4" w:rsidRDefault="009576E4" w:rsidP="00EF5233">
            <w:pPr>
              <w:keepNext w:val="0"/>
              <w:widowControl w:val="0"/>
              <w:rPr>
                <w:sz w:val="16"/>
                <w:szCs w:val="16"/>
              </w:rPr>
            </w:pPr>
          </w:p>
          <w:bookmarkStart w:id="0" w:name="Text2"/>
          <w:p w14:paraId="70E354E8" w14:textId="77777777" w:rsidR="009576E4" w:rsidRPr="00EF364C" w:rsidRDefault="009576E4" w:rsidP="00EF5233">
            <w:pPr>
              <w:keepNext w:val="0"/>
              <w:widowControl w:val="0"/>
              <w:rPr>
                <w:b/>
                <w:szCs w:val="16"/>
              </w:rPr>
            </w:pPr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  <w:bookmarkEnd w:id="0"/>
          </w:p>
          <w:p w14:paraId="5C3D4D47" w14:textId="77777777" w:rsidR="00EF364C" w:rsidRPr="00EF364C" w:rsidRDefault="00EF364C" w:rsidP="00EF5233">
            <w:pPr>
              <w:keepNext w:val="0"/>
              <w:widowControl w:val="0"/>
              <w:rPr>
                <w:b/>
                <w:szCs w:val="16"/>
              </w:rPr>
            </w:pPr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  <w:p w14:paraId="36CA8685" w14:textId="77777777" w:rsidR="00EF364C" w:rsidRPr="00EF364C" w:rsidRDefault="00EF364C" w:rsidP="00EF5233">
            <w:pPr>
              <w:keepNext w:val="0"/>
              <w:widowControl w:val="0"/>
              <w:rPr>
                <w:b/>
                <w:szCs w:val="16"/>
              </w:rPr>
            </w:pPr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  <w:p w14:paraId="12975B1C" w14:textId="77777777" w:rsidR="00EF364C" w:rsidRPr="00EF364C" w:rsidRDefault="00EF364C" w:rsidP="00EF5233">
            <w:pPr>
              <w:keepNext w:val="0"/>
              <w:widowControl w:val="0"/>
              <w:rPr>
                <w:b/>
                <w:szCs w:val="16"/>
              </w:rPr>
            </w:pPr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  <w:p w14:paraId="538EFCE4" w14:textId="77777777" w:rsidR="009576E4" w:rsidRPr="00EF364C" w:rsidRDefault="00EF364C" w:rsidP="00EF5233">
            <w:pPr>
              <w:keepNext w:val="0"/>
              <w:widowControl w:val="0"/>
              <w:rPr>
                <w:b/>
                <w:szCs w:val="16"/>
              </w:rPr>
            </w:pPr>
            <w:r w:rsidRPr="00EF364C">
              <w:rPr>
                <w:b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  <w:szCs w:val="16"/>
              </w:rPr>
              <w:instrText xml:space="preserve"> FORMTEXT </w:instrText>
            </w:r>
            <w:r w:rsidRPr="00EF364C">
              <w:rPr>
                <w:b/>
                <w:szCs w:val="16"/>
              </w:rPr>
            </w:r>
            <w:r w:rsidRPr="00EF364C">
              <w:rPr>
                <w:b/>
                <w:szCs w:val="16"/>
              </w:rPr>
              <w:fldChar w:fldCharType="separate"/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noProof/>
                <w:szCs w:val="16"/>
              </w:rPr>
              <w:t> </w:t>
            </w:r>
            <w:r w:rsidRPr="00EF364C">
              <w:rPr>
                <w:b/>
                <w:szCs w:val="16"/>
              </w:rPr>
              <w:fldChar w:fldCharType="end"/>
            </w:r>
          </w:p>
          <w:p w14:paraId="2F8887C1" w14:textId="77777777" w:rsidR="009576E4" w:rsidRPr="009576E4" w:rsidRDefault="009576E4" w:rsidP="00EF5233">
            <w:pPr>
              <w:keepNext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3CCB12F" w14:textId="77777777" w:rsidR="009576E4" w:rsidRPr="008F6547" w:rsidRDefault="009576E4" w:rsidP="00EF5233">
            <w:pPr>
              <w:keepNext w:val="0"/>
              <w:widowControl w:val="0"/>
              <w:jc w:val="left"/>
            </w:pPr>
            <w:r>
              <w:t>Ort:</w:t>
            </w:r>
          </w:p>
        </w:tc>
        <w:bookmarkStart w:id="1" w:name="Text1"/>
        <w:tc>
          <w:tcPr>
            <w:tcW w:w="297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noWrap/>
          </w:tcPr>
          <w:p w14:paraId="7EB62925" w14:textId="77777777" w:rsidR="009576E4" w:rsidRPr="00EF364C" w:rsidRDefault="009576E4" w:rsidP="00EF5233">
            <w:pPr>
              <w:keepNext w:val="0"/>
              <w:widowControl w:val="0"/>
              <w:rPr>
                <w:b/>
              </w:rPr>
            </w:pPr>
            <w:r w:rsidRPr="00EF364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</w:rPr>
              <w:instrText xml:space="preserve"> FORMTEXT </w:instrText>
            </w:r>
            <w:r w:rsidRPr="00EF364C">
              <w:rPr>
                <w:b/>
              </w:rPr>
            </w:r>
            <w:r w:rsidRPr="00EF364C">
              <w:rPr>
                <w:b/>
              </w:rPr>
              <w:fldChar w:fldCharType="separate"/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</w:rPr>
              <w:fldChar w:fldCharType="end"/>
            </w:r>
            <w:bookmarkEnd w:id="1"/>
          </w:p>
        </w:tc>
      </w:tr>
      <w:tr w:rsidR="009576E4" w:rsidRPr="008F6547" w14:paraId="3C4BBECA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3F231A78" w14:textId="77777777" w:rsidR="009576E4" w:rsidRPr="008F6547" w:rsidRDefault="009576E4" w:rsidP="00EF5233">
            <w:pPr>
              <w:keepNext w:val="0"/>
              <w:widowControl w:val="0"/>
            </w:pP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40BB3D51" w14:textId="77777777" w:rsidR="009576E4" w:rsidRPr="008F6547" w:rsidRDefault="009576E4" w:rsidP="00EF5233">
            <w:pPr>
              <w:keepNext w:val="0"/>
              <w:widowControl w:val="0"/>
              <w:jc w:val="left"/>
            </w:pPr>
            <w:r>
              <w:t>Datum:</w:t>
            </w:r>
          </w:p>
        </w:tc>
        <w:tc>
          <w:tcPr>
            <w:tcW w:w="2976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14:paraId="6A2C3074" w14:textId="77777777" w:rsidR="009576E4" w:rsidRPr="00EF364C" w:rsidRDefault="009576E4" w:rsidP="00EF5233">
            <w:pPr>
              <w:keepNext w:val="0"/>
              <w:widowControl w:val="0"/>
              <w:rPr>
                <w:b/>
              </w:rPr>
            </w:pPr>
            <w:r w:rsidRPr="00EF364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</w:rPr>
              <w:instrText xml:space="preserve"> FORMTEXT </w:instrText>
            </w:r>
            <w:r w:rsidRPr="00EF364C">
              <w:rPr>
                <w:b/>
              </w:rPr>
            </w:r>
            <w:r w:rsidRPr="00EF364C">
              <w:rPr>
                <w:b/>
              </w:rPr>
              <w:fldChar w:fldCharType="separate"/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</w:rPr>
              <w:fldChar w:fldCharType="end"/>
            </w:r>
          </w:p>
        </w:tc>
      </w:tr>
      <w:tr w:rsidR="009576E4" w:rsidRPr="008F6547" w14:paraId="50E0DD3C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40E30D65" w14:textId="77777777" w:rsidR="009576E4" w:rsidRPr="008F6547" w:rsidRDefault="009576E4" w:rsidP="00EF5233">
            <w:pPr>
              <w:keepNext w:val="0"/>
              <w:widowControl w:val="0"/>
            </w:pP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6185B681" w14:textId="77777777" w:rsidR="009576E4" w:rsidRPr="008F6547" w:rsidRDefault="009576E4" w:rsidP="00EF5233">
            <w:pPr>
              <w:keepNext w:val="0"/>
              <w:widowControl w:val="0"/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14:paraId="61B75265" w14:textId="77777777" w:rsidR="009576E4" w:rsidRPr="00EF364C" w:rsidRDefault="009576E4" w:rsidP="00EF5233">
            <w:pPr>
              <w:keepNext w:val="0"/>
              <w:widowControl w:val="0"/>
              <w:rPr>
                <w:b/>
              </w:rPr>
            </w:pPr>
            <w:r w:rsidRPr="00EF364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</w:rPr>
              <w:instrText xml:space="preserve"> FORMTEXT </w:instrText>
            </w:r>
            <w:r w:rsidRPr="00EF364C">
              <w:rPr>
                <w:b/>
              </w:rPr>
            </w:r>
            <w:r w:rsidRPr="00EF364C">
              <w:rPr>
                <w:b/>
              </w:rPr>
              <w:fldChar w:fldCharType="separate"/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</w:rPr>
              <w:fldChar w:fldCharType="end"/>
            </w:r>
          </w:p>
        </w:tc>
      </w:tr>
      <w:tr w:rsidR="009576E4" w:rsidRPr="008F6547" w14:paraId="45160489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5D9419E4" w14:textId="77777777" w:rsidR="009576E4" w:rsidRPr="008F6547" w:rsidRDefault="009576E4" w:rsidP="00EF5233">
            <w:pPr>
              <w:keepNext w:val="0"/>
              <w:widowControl w:val="0"/>
            </w:pP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15B22A87" w14:textId="77777777" w:rsidR="009576E4" w:rsidRPr="008F6547" w:rsidRDefault="009576E4" w:rsidP="00EF5233">
            <w:pPr>
              <w:keepNext w:val="0"/>
              <w:widowControl w:val="0"/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14:paraId="6F1649B1" w14:textId="77777777" w:rsidR="009576E4" w:rsidRPr="00EF364C" w:rsidRDefault="009576E4" w:rsidP="00EF5233">
            <w:pPr>
              <w:keepNext w:val="0"/>
              <w:widowControl w:val="0"/>
              <w:rPr>
                <w:b/>
              </w:rPr>
            </w:pPr>
            <w:r w:rsidRPr="00EF364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</w:rPr>
              <w:instrText xml:space="preserve"> FORMTEXT </w:instrText>
            </w:r>
            <w:r w:rsidRPr="00EF364C">
              <w:rPr>
                <w:b/>
              </w:rPr>
            </w:r>
            <w:r w:rsidRPr="00EF364C">
              <w:rPr>
                <w:b/>
              </w:rPr>
              <w:fldChar w:fldCharType="separate"/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</w:rPr>
              <w:fldChar w:fldCharType="end"/>
            </w:r>
          </w:p>
        </w:tc>
      </w:tr>
      <w:tr w:rsidR="009576E4" w:rsidRPr="008F6547" w14:paraId="4CC4BCD8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78B8D1B6" w14:textId="77777777" w:rsidR="009576E4" w:rsidRPr="008F6547" w:rsidRDefault="009576E4" w:rsidP="00EF5233">
            <w:pPr>
              <w:keepNext w:val="0"/>
              <w:widowControl w:val="0"/>
            </w:pP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65521A11" w14:textId="77777777" w:rsidR="009576E4" w:rsidRPr="008F6547" w:rsidRDefault="009576E4" w:rsidP="00EF5233">
            <w:pPr>
              <w:keepNext w:val="0"/>
              <w:widowControl w:val="0"/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14:paraId="19BEEE32" w14:textId="77777777" w:rsidR="009576E4" w:rsidRPr="00EF364C" w:rsidRDefault="009576E4" w:rsidP="00EF5233">
            <w:pPr>
              <w:keepNext w:val="0"/>
              <w:widowControl w:val="0"/>
              <w:rPr>
                <w:b/>
              </w:rPr>
            </w:pPr>
            <w:r w:rsidRPr="00EF364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</w:rPr>
              <w:instrText xml:space="preserve"> FORMTEXT </w:instrText>
            </w:r>
            <w:r w:rsidRPr="00EF364C">
              <w:rPr>
                <w:b/>
              </w:rPr>
            </w:r>
            <w:r w:rsidRPr="00EF364C">
              <w:rPr>
                <w:b/>
              </w:rPr>
              <w:fldChar w:fldCharType="separate"/>
            </w:r>
            <w:r w:rsidR="009F0110" w:rsidRPr="00EF364C">
              <w:rPr>
                <w:b/>
              </w:rPr>
              <w:t> </w:t>
            </w:r>
            <w:r w:rsidR="009F0110" w:rsidRPr="00EF364C">
              <w:rPr>
                <w:b/>
              </w:rPr>
              <w:t> </w:t>
            </w:r>
            <w:r w:rsidR="009F0110" w:rsidRPr="00EF364C">
              <w:rPr>
                <w:b/>
              </w:rPr>
              <w:t> </w:t>
            </w:r>
            <w:r w:rsidR="009F0110" w:rsidRPr="00EF364C">
              <w:rPr>
                <w:b/>
              </w:rPr>
              <w:t> </w:t>
            </w:r>
            <w:r w:rsidR="009F0110" w:rsidRPr="00EF364C">
              <w:rPr>
                <w:b/>
              </w:rPr>
              <w:t> </w:t>
            </w:r>
            <w:r w:rsidRPr="00EF364C">
              <w:rPr>
                <w:b/>
              </w:rPr>
              <w:fldChar w:fldCharType="end"/>
            </w:r>
          </w:p>
        </w:tc>
      </w:tr>
      <w:tr w:rsidR="009576E4" w:rsidRPr="008F6547" w14:paraId="66A23D16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328D8BA7" w14:textId="77777777" w:rsidR="009576E4" w:rsidRPr="008F6547" w:rsidRDefault="009576E4" w:rsidP="00EF5233">
            <w:pPr>
              <w:keepNext w:val="0"/>
              <w:widowControl w:val="0"/>
            </w:pP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7B334FB2" w14:textId="77777777" w:rsidR="009576E4" w:rsidRPr="008F6547" w:rsidRDefault="009576E4" w:rsidP="00EF5233">
            <w:pPr>
              <w:keepNext w:val="0"/>
              <w:widowControl w:val="0"/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14:paraId="7A854B2F" w14:textId="77777777" w:rsidR="009576E4" w:rsidRPr="00EF364C" w:rsidRDefault="009576E4" w:rsidP="00EF5233">
            <w:pPr>
              <w:keepNext w:val="0"/>
              <w:widowControl w:val="0"/>
              <w:rPr>
                <w:b/>
              </w:rPr>
            </w:pPr>
            <w:r w:rsidRPr="00EF364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</w:rPr>
              <w:instrText xml:space="preserve"> FORMTEXT </w:instrText>
            </w:r>
            <w:r w:rsidRPr="00EF364C">
              <w:rPr>
                <w:b/>
              </w:rPr>
            </w:r>
            <w:r w:rsidRPr="00EF364C">
              <w:rPr>
                <w:b/>
              </w:rPr>
              <w:fldChar w:fldCharType="separate"/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</w:rPr>
              <w:fldChar w:fldCharType="end"/>
            </w:r>
          </w:p>
        </w:tc>
      </w:tr>
      <w:tr w:rsidR="009576E4" w:rsidRPr="008F6547" w14:paraId="3FD382AA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790E6E4C" w14:textId="77777777" w:rsidR="009576E4" w:rsidRPr="008F6547" w:rsidRDefault="009576E4" w:rsidP="00EF5233">
            <w:pPr>
              <w:keepNext w:val="0"/>
              <w:widowControl w:val="0"/>
            </w:pP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39AA5CBC" w14:textId="77777777" w:rsidR="009576E4" w:rsidRPr="008F6547" w:rsidRDefault="009576E4" w:rsidP="00EF5233">
            <w:pPr>
              <w:keepNext w:val="0"/>
              <w:widowControl w:val="0"/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14:paraId="57B46D57" w14:textId="77777777" w:rsidR="009576E4" w:rsidRPr="00EF364C" w:rsidRDefault="009576E4" w:rsidP="00EF5233">
            <w:pPr>
              <w:keepNext w:val="0"/>
              <w:widowControl w:val="0"/>
              <w:rPr>
                <w:b/>
              </w:rPr>
            </w:pPr>
            <w:r w:rsidRPr="00EF364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</w:rPr>
              <w:instrText xml:space="preserve"> FORMTEXT </w:instrText>
            </w:r>
            <w:r w:rsidRPr="00EF364C">
              <w:rPr>
                <w:b/>
              </w:rPr>
            </w:r>
            <w:r w:rsidRPr="00EF364C">
              <w:rPr>
                <w:b/>
              </w:rPr>
              <w:fldChar w:fldCharType="separate"/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</w:rPr>
              <w:fldChar w:fldCharType="end"/>
            </w:r>
          </w:p>
        </w:tc>
      </w:tr>
      <w:tr w:rsidR="009576E4" w:rsidRPr="00BD110E" w14:paraId="70749964" w14:textId="77777777" w:rsidTr="00434409">
        <w:trPr>
          <w:trHeight w:val="295"/>
        </w:trPr>
        <w:tc>
          <w:tcPr>
            <w:tcW w:w="4990" w:type="dxa"/>
            <w:gridSpan w:val="2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3048885A" w14:textId="77777777" w:rsidR="009576E4" w:rsidRPr="00BD110E" w:rsidRDefault="009576E4" w:rsidP="00EF5233">
            <w:pPr>
              <w:keepNext w:val="0"/>
              <w:widowControl w:val="0"/>
              <w:rPr>
                <w:sz w:val="16"/>
                <w:szCs w:val="16"/>
              </w:rPr>
            </w:pPr>
            <w:r w:rsidRPr="00BD110E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</w:tcPr>
          <w:p w14:paraId="69A3C14E" w14:textId="77777777" w:rsidR="009576E4" w:rsidRPr="006E1117" w:rsidRDefault="009576E4" w:rsidP="00EF5233">
            <w:pPr>
              <w:keepNext w:val="0"/>
              <w:widowControl w:val="0"/>
            </w:pPr>
            <w:r>
              <w:t>Registergericht</w:t>
            </w:r>
          </w:p>
        </w:tc>
        <w:tc>
          <w:tcPr>
            <w:tcW w:w="2976" w:type="dxa"/>
            <w:tcBorders>
              <w:left w:val="single" w:sz="4" w:space="0" w:color="7F7F7F"/>
              <w:right w:val="single" w:sz="4" w:space="0" w:color="7F7F7F"/>
            </w:tcBorders>
          </w:tcPr>
          <w:p w14:paraId="4A3BBAA8" w14:textId="77777777" w:rsidR="009576E4" w:rsidRPr="00EF364C" w:rsidRDefault="009576E4" w:rsidP="00EF5233">
            <w:pPr>
              <w:keepNext w:val="0"/>
              <w:widowControl w:val="0"/>
              <w:rPr>
                <w:b/>
                <w:sz w:val="16"/>
                <w:szCs w:val="16"/>
              </w:rPr>
            </w:pPr>
            <w:r w:rsidRPr="00EF364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364C">
              <w:rPr>
                <w:b/>
              </w:rPr>
              <w:instrText xml:space="preserve"> FORMTEXT </w:instrText>
            </w:r>
            <w:r w:rsidRPr="00EF364C">
              <w:rPr>
                <w:b/>
              </w:rPr>
            </w:r>
            <w:r w:rsidRPr="00EF364C">
              <w:rPr>
                <w:b/>
              </w:rPr>
              <w:fldChar w:fldCharType="separate"/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  <w:noProof/>
              </w:rPr>
              <w:t> </w:t>
            </w:r>
            <w:r w:rsidRPr="00EF364C">
              <w:rPr>
                <w:b/>
              </w:rPr>
              <w:fldChar w:fldCharType="end"/>
            </w:r>
          </w:p>
        </w:tc>
      </w:tr>
      <w:tr w:rsidR="006E1117" w:rsidRPr="00BD110E" w14:paraId="4C82B467" w14:textId="77777777" w:rsidTr="00434409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tbl>
            <w:tblPr>
              <w:tblW w:w="9660" w:type="dxa"/>
              <w:tblLayout w:type="fixed"/>
              <w:tblLook w:val="01E0" w:firstRow="1" w:lastRow="1" w:firstColumn="1" w:lastColumn="1" w:noHBand="0" w:noVBand="0"/>
            </w:tblPr>
            <w:tblGrid>
              <w:gridCol w:w="9660"/>
            </w:tblGrid>
            <w:tr w:rsidR="006817F3" w14:paraId="2AC8813F" w14:textId="77777777" w:rsidTr="006817F3">
              <w:trPr>
                <w:trHeight w:val="270"/>
              </w:trPr>
              <w:tc>
                <w:tcPr>
                  <w:tcW w:w="498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14:paraId="442D93C7" w14:textId="77777777" w:rsidR="006817F3" w:rsidRDefault="006817F3" w:rsidP="00EF5233">
                  <w:pPr>
                    <w:keepNext w:val="0"/>
                    <w:widowControl w:val="0"/>
                    <w:rPr>
                      <w:szCs w:val="16"/>
                    </w:rPr>
                  </w:pPr>
                </w:p>
                <w:p w14:paraId="238B1C46" w14:textId="77777777" w:rsidR="006817F3" w:rsidRDefault="006817F3" w:rsidP="00EF5233">
                  <w:pPr>
                    <w:keepNext w:val="0"/>
                    <w:widowControl w:val="0"/>
                    <w:rPr>
                      <w:szCs w:val="16"/>
                    </w:rPr>
                  </w:pPr>
                  <w:r>
                    <w:rPr>
                      <w:szCs w:val="16"/>
                    </w:rPr>
                    <w:t>Stadt Sangerhausen</w:t>
                  </w:r>
                </w:p>
              </w:tc>
            </w:tr>
            <w:tr w:rsidR="006817F3" w14:paraId="1E3B6401" w14:textId="77777777" w:rsidTr="006817F3">
              <w:trPr>
                <w:trHeight w:val="270"/>
              </w:trPr>
              <w:tc>
                <w:tcPr>
                  <w:tcW w:w="498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913233A" w14:textId="77777777" w:rsidR="006817F3" w:rsidRDefault="006817F3" w:rsidP="00EF5233">
                  <w:pPr>
                    <w:keepNext w:val="0"/>
                    <w:widowControl w:val="0"/>
                    <w:rPr>
                      <w:szCs w:val="16"/>
                    </w:rPr>
                  </w:pPr>
                  <w:r>
                    <w:rPr>
                      <w:szCs w:val="16"/>
                    </w:rPr>
                    <w:t>Zentrale Vergabestelle</w:t>
                  </w:r>
                </w:p>
              </w:tc>
            </w:tr>
            <w:tr w:rsidR="006817F3" w14:paraId="0B018612" w14:textId="77777777" w:rsidTr="006817F3">
              <w:trPr>
                <w:trHeight w:val="270"/>
              </w:trPr>
              <w:tc>
                <w:tcPr>
                  <w:tcW w:w="498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7783E79" w14:textId="77777777" w:rsidR="006817F3" w:rsidRDefault="006817F3" w:rsidP="00EF5233">
                  <w:pPr>
                    <w:keepNext w:val="0"/>
                    <w:widowControl w:val="0"/>
                    <w:rPr>
                      <w:szCs w:val="16"/>
                    </w:rPr>
                  </w:pPr>
                  <w:r>
                    <w:rPr>
                      <w:szCs w:val="16"/>
                    </w:rPr>
                    <w:t>Markt 7a</w:t>
                  </w:r>
                </w:p>
              </w:tc>
            </w:tr>
            <w:tr w:rsidR="006817F3" w14:paraId="77B8A5CF" w14:textId="77777777" w:rsidTr="006817F3">
              <w:trPr>
                <w:trHeight w:val="270"/>
              </w:trPr>
              <w:tc>
                <w:tcPr>
                  <w:tcW w:w="498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811969" w14:textId="77777777" w:rsidR="006817F3" w:rsidRDefault="006817F3" w:rsidP="00EF5233">
                  <w:pPr>
                    <w:keepNext w:val="0"/>
                    <w:widowControl w:val="0"/>
                    <w:rPr>
                      <w:szCs w:val="16"/>
                    </w:rPr>
                  </w:pPr>
                  <w:r>
                    <w:rPr>
                      <w:szCs w:val="16"/>
                    </w:rPr>
                    <w:t>06526 Sangerhausen</w:t>
                  </w:r>
                </w:p>
              </w:tc>
            </w:tr>
          </w:tbl>
          <w:p w14:paraId="01BE0025" w14:textId="77777777" w:rsidR="006E1117" w:rsidRPr="00BD110E" w:rsidRDefault="006E1117" w:rsidP="00EF5233">
            <w:pPr>
              <w:keepNext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7F7F7F"/>
            </w:tcBorders>
          </w:tcPr>
          <w:p w14:paraId="71184E5A" w14:textId="77777777" w:rsidR="006E1117" w:rsidRPr="00BD110E" w:rsidRDefault="006E1117" w:rsidP="00EF5233">
            <w:pPr>
              <w:keepNext w:val="0"/>
              <w:widowControl w:val="0"/>
              <w:rPr>
                <w:sz w:val="16"/>
                <w:szCs w:val="16"/>
              </w:rPr>
            </w:pPr>
          </w:p>
        </w:tc>
      </w:tr>
      <w:tr w:rsidR="00473D23" w:rsidRPr="008F6547" w14:paraId="075CF022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D4FBEF1" w14:textId="77777777" w:rsidR="00473D23" w:rsidRPr="008F6547" w:rsidRDefault="00473D23" w:rsidP="00EF5233">
            <w:pPr>
              <w:keepNext w:val="0"/>
              <w:widowControl w:val="0"/>
            </w:pPr>
          </w:p>
        </w:tc>
      </w:tr>
      <w:tr w:rsidR="006817F3" w:rsidRPr="008F6547" w14:paraId="07D71DBF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1374EDE5" w14:textId="77777777" w:rsidR="006817F3" w:rsidRPr="008F6547" w:rsidRDefault="006817F3" w:rsidP="00EF5233">
            <w:pPr>
              <w:keepNext w:val="0"/>
              <w:widowControl w:val="0"/>
            </w:pPr>
          </w:p>
        </w:tc>
      </w:tr>
      <w:tr w:rsidR="00473D23" w:rsidRPr="008F6547" w14:paraId="367D8107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29CDAA9" w14:textId="77777777" w:rsidR="00473D23" w:rsidRPr="008F6547" w:rsidRDefault="00473D23" w:rsidP="00EF5233">
            <w:pPr>
              <w:keepNext w:val="0"/>
              <w:widowControl w:val="0"/>
            </w:pPr>
            <w:r w:rsidRPr="00473D23">
              <w:rPr>
                <w:b/>
                <w:bCs/>
              </w:rPr>
              <w:t>Angebotsschreiben</w:t>
            </w:r>
          </w:p>
        </w:tc>
      </w:tr>
      <w:tr w:rsidR="00473D23" w:rsidRPr="008F6547" w14:paraId="2D642BAC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7CBB826" w14:textId="77777777" w:rsidR="00473D23" w:rsidRPr="008F6547" w:rsidRDefault="00473D23" w:rsidP="00EF5233">
            <w:pPr>
              <w:keepNext w:val="0"/>
              <w:widowControl w:val="0"/>
            </w:pPr>
          </w:p>
        </w:tc>
      </w:tr>
      <w:tr w:rsidR="00473D23" w:rsidRPr="008F6547" w14:paraId="644D0E81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6EC4337" w14:textId="77777777" w:rsidR="00473D23" w:rsidRDefault="00473D23" w:rsidP="00EF5233">
            <w:pPr>
              <w:keepNext w:val="0"/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 xml:space="preserve">Bezeichnung der </w:t>
            </w:r>
            <w:r w:rsidR="00BA4858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  <w:p w14:paraId="60DB9E19" w14:textId="77777777" w:rsidR="009576E4" w:rsidRPr="008F6547" w:rsidRDefault="009576E4" w:rsidP="00EF5233">
            <w:pPr>
              <w:keepNext w:val="0"/>
              <w:widowControl w:val="0"/>
            </w:pPr>
          </w:p>
        </w:tc>
      </w:tr>
      <w:tr w:rsidR="00140608" w:rsidRPr="008F6547" w14:paraId="4D5BC076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7B325A81" w14:textId="77777777" w:rsidR="00140608" w:rsidRPr="001B347B" w:rsidRDefault="00A11C8E" w:rsidP="00EF5233">
            <w:pPr>
              <w:keepNext w:val="0"/>
              <w:widowControl w:val="0"/>
              <w:rPr>
                <w:sz w:val="16"/>
                <w:szCs w:val="16"/>
              </w:rPr>
            </w:pPr>
            <w:r w:rsidRPr="001B347B">
              <w:rPr>
                <w:sz w:val="16"/>
                <w:szCs w:val="16"/>
              </w:rPr>
              <w:t>Maßnahmennummer</w:t>
            </w:r>
          </w:p>
        </w:tc>
        <w:tc>
          <w:tcPr>
            <w:tcW w:w="7654" w:type="dxa"/>
            <w:gridSpan w:val="3"/>
            <w:noWrap/>
            <w:vAlign w:val="center"/>
          </w:tcPr>
          <w:p w14:paraId="55C6F96D" w14:textId="77777777" w:rsidR="00140608" w:rsidRPr="001B347B" w:rsidRDefault="0031077D" w:rsidP="00EF5233">
            <w:pPr>
              <w:keepNext w:val="0"/>
              <w:widowControl w:val="0"/>
              <w:rPr>
                <w:sz w:val="16"/>
                <w:szCs w:val="16"/>
              </w:rPr>
            </w:pPr>
            <w:r w:rsidRPr="001B347B">
              <w:rPr>
                <w:sz w:val="16"/>
                <w:szCs w:val="16"/>
              </w:rPr>
              <w:t>Maßnahme</w:t>
            </w:r>
          </w:p>
        </w:tc>
      </w:tr>
      <w:tr w:rsidR="00A11C8E" w:rsidRPr="008F6547" w14:paraId="0B3C1DA0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53F33DFE" w14:textId="77777777" w:rsidR="00A11C8E" w:rsidRPr="001B347B" w:rsidRDefault="00A11C8E" w:rsidP="00EF5233">
            <w:pPr>
              <w:keepNext w:val="0"/>
              <w:widowControl w:val="0"/>
            </w:pP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359E0BEC" w14:textId="6DB50A78" w:rsidR="00A11C8E" w:rsidRPr="001B347B" w:rsidRDefault="00BA0012" w:rsidP="00EF5233">
            <w:pPr>
              <w:keepNext w:val="0"/>
              <w:widowControl w:val="0"/>
            </w:pPr>
            <w:r w:rsidRPr="001B347B">
              <w:t>Miete von zwei Geräteträgern inkl. Heck-</w:t>
            </w:r>
            <w:proofErr w:type="spellStart"/>
            <w:r w:rsidRPr="001B347B">
              <w:t>Anbaustreuer</w:t>
            </w:r>
            <w:proofErr w:type="spellEnd"/>
            <w:r w:rsidRPr="001B347B">
              <w:t xml:space="preserve"> und Räumschild</w:t>
            </w:r>
          </w:p>
        </w:tc>
      </w:tr>
      <w:tr w:rsidR="00A11C8E" w:rsidRPr="008F6547" w14:paraId="2DE1D0F4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494224" w14:textId="77777777" w:rsidR="00A11C8E" w:rsidRPr="001B347B" w:rsidRDefault="00A11C8E" w:rsidP="00EF5233">
            <w:pPr>
              <w:keepNext w:val="0"/>
              <w:widowControl w:val="0"/>
            </w:pP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417B2FB4" w14:textId="77777777" w:rsidR="00A11C8E" w:rsidRPr="001B347B" w:rsidRDefault="00A11C8E" w:rsidP="00EF5233">
            <w:pPr>
              <w:keepNext w:val="0"/>
              <w:widowControl w:val="0"/>
            </w:pPr>
          </w:p>
        </w:tc>
      </w:tr>
      <w:tr w:rsidR="00140608" w:rsidRPr="008F6547" w14:paraId="156CD92B" w14:textId="77777777" w:rsidTr="006A1F5B">
        <w:trPr>
          <w:trHeight w:val="340"/>
        </w:trPr>
        <w:tc>
          <w:tcPr>
            <w:tcW w:w="2013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19DBD5" w14:textId="77777777" w:rsidR="00140608" w:rsidRPr="001B347B" w:rsidRDefault="00A11C8E" w:rsidP="00EF5233">
            <w:pPr>
              <w:keepNext w:val="0"/>
              <w:widowControl w:val="0"/>
              <w:rPr>
                <w:sz w:val="16"/>
                <w:szCs w:val="16"/>
              </w:rPr>
            </w:pPr>
            <w:r w:rsidRPr="001B347B">
              <w:rPr>
                <w:sz w:val="16"/>
                <w:szCs w:val="16"/>
              </w:rPr>
              <w:t>Vergabenummer</w:t>
            </w:r>
          </w:p>
        </w:tc>
        <w:tc>
          <w:tcPr>
            <w:tcW w:w="7654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3A136740" w14:textId="77777777" w:rsidR="00140608" w:rsidRPr="001B347B" w:rsidRDefault="00A11C8E" w:rsidP="00EF5233">
            <w:pPr>
              <w:keepNext w:val="0"/>
              <w:widowControl w:val="0"/>
              <w:rPr>
                <w:sz w:val="16"/>
                <w:szCs w:val="16"/>
              </w:rPr>
            </w:pPr>
            <w:r w:rsidRPr="001B347B">
              <w:rPr>
                <w:sz w:val="16"/>
                <w:szCs w:val="16"/>
              </w:rPr>
              <w:t>Leistung</w:t>
            </w:r>
          </w:p>
        </w:tc>
      </w:tr>
      <w:tr w:rsidR="00A11C8E" w:rsidRPr="008F6547" w14:paraId="47944824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59472E" w14:textId="77777777" w:rsidR="00A11C8E" w:rsidRPr="001B347B" w:rsidRDefault="00A3781F" w:rsidP="00EF5233">
            <w:pPr>
              <w:keepNext w:val="0"/>
              <w:widowControl w:val="0"/>
            </w:pPr>
            <w:r w:rsidRPr="001B347B">
              <w:t>90.4/2026/Miete2Geräteträger/VgV-</w:t>
            </w:r>
            <w:proofErr w:type="spellStart"/>
            <w:r w:rsidRPr="001B347B">
              <w:t>oV</w:t>
            </w:r>
            <w:proofErr w:type="spellEnd"/>
          </w:p>
          <w:p w14:paraId="0BD41513" w14:textId="1DE7FEDA" w:rsidR="00A3781F" w:rsidRPr="001B347B" w:rsidRDefault="00A3781F" w:rsidP="00EF5233">
            <w:pPr>
              <w:keepNext w:val="0"/>
              <w:widowControl w:val="0"/>
            </w:pP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62393432" w14:textId="5F50609A" w:rsidR="00A11C8E" w:rsidRPr="001B347B" w:rsidRDefault="00A3781F" w:rsidP="00EF5233">
            <w:pPr>
              <w:keepNext w:val="0"/>
              <w:widowControl w:val="0"/>
            </w:pPr>
            <w:r w:rsidRPr="001B347B">
              <w:t>Lieferleistung</w:t>
            </w:r>
          </w:p>
        </w:tc>
      </w:tr>
    </w:tbl>
    <w:p w14:paraId="1EA06F16" w14:textId="77777777" w:rsidR="001C60F2" w:rsidRDefault="001C60F2" w:rsidP="00EF5233">
      <w:pPr>
        <w:keepNext w:val="0"/>
        <w:widowControl w:val="0"/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28"/>
        <w:gridCol w:w="876"/>
        <w:gridCol w:w="170"/>
        <w:gridCol w:w="4933"/>
        <w:gridCol w:w="2268"/>
        <w:gridCol w:w="961"/>
        <w:gridCol w:w="31"/>
      </w:tblGrid>
      <w:tr w:rsidR="00AF7B79" w:rsidRPr="001C60F2" w14:paraId="2210F078" w14:textId="77777777" w:rsidTr="00E944FF">
        <w:trPr>
          <w:gridAfter w:val="1"/>
          <w:wAfter w:w="31" w:type="dxa"/>
          <w:trHeight w:val="284"/>
        </w:trPr>
        <w:tc>
          <w:tcPr>
            <w:tcW w:w="9636" w:type="dxa"/>
            <w:gridSpan w:val="6"/>
            <w:noWrap/>
            <w:tcMar>
              <w:left w:w="28" w:type="dxa"/>
            </w:tcMar>
            <w:vAlign w:val="center"/>
          </w:tcPr>
          <w:p w14:paraId="0BD268F3" w14:textId="77777777" w:rsidR="00AF7B79" w:rsidRPr="005566B1" w:rsidRDefault="00AF7B79" w:rsidP="00EF5233">
            <w:pPr>
              <w:keepNext w:val="0"/>
              <w:widowControl w:val="0"/>
              <w:jc w:val="left"/>
            </w:pPr>
            <w:r w:rsidRPr="00AF7B79">
              <w:rPr>
                <w:b/>
                <w:bCs/>
              </w:rPr>
              <w:t>Anlagen</w:t>
            </w:r>
            <w:bookmarkStart w:id="2" w:name="_Ref491429241"/>
            <w:r w:rsidRPr="00AF7B79">
              <w:rPr>
                <w:b/>
                <w:bCs/>
                <w:vertAlign w:val="superscript"/>
              </w:rPr>
              <w:footnoteReference w:id="2"/>
            </w:r>
            <w:bookmarkEnd w:id="2"/>
            <w:r>
              <w:rPr>
                <w:b/>
                <w:bCs/>
              </w:rPr>
              <w:t>, die Vertragsbestandteil werden</w:t>
            </w:r>
          </w:p>
        </w:tc>
      </w:tr>
      <w:tr w:rsidR="009576E4" w:rsidRPr="001C60F2" w14:paraId="2108D608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7EE5FC4A" w14:textId="1CBC79FC" w:rsidR="009576E4" w:rsidRPr="005566B1" w:rsidRDefault="001B347B" w:rsidP="00EF523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76" w:type="dxa"/>
            <w:vAlign w:val="center"/>
          </w:tcPr>
          <w:p w14:paraId="580C94C6" w14:textId="77777777" w:rsidR="009576E4" w:rsidRPr="00533012" w:rsidRDefault="009576E4" w:rsidP="00EF5233">
            <w:pPr>
              <w:keepNext w:val="0"/>
              <w:widowControl w:val="0"/>
              <w:jc w:val="left"/>
            </w:pPr>
          </w:p>
        </w:tc>
        <w:tc>
          <w:tcPr>
            <w:tcW w:w="8332" w:type="dxa"/>
            <w:gridSpan w:val="4"/>
            <w:vAlign w:val="center"/>
          </w:tcPr>
          <w:p w14:paraId="75B44D5D" w14:textId="27EA3C5B" w:rsidR="009576E4" w:rsidRPr="005566B1" w:rsidRDefault="00490735" w:rsidP="00EF5233">
            <w:pPr>
              <w:keepNext w:val="0"/>
              <w:widowControl w:val="0"/>
              <w:jc w:val="left"/>
            </w:pPr>
            <w:r>
              <w:t>Leistungsverzeichnis</w:t>
            </w:r>
            <w:r w:rsidR="009576E4">
              <w:t xml:space="preserve"> Los 1 </w:t>
            </w:r>
          </w:p>
        </w:tc>
      </w:tr>
      <w:tr w:rsidR="009576E4" w:rsidRPr="001C60F2" w14:paraId="7E21D809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6B07C473" w14:textId="3F038FAD" w:rsidR="009576E4" w:rsidRDefault="001B347B" w:rsidP="00EF523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76" w:type="dxa"/>
            <w:vAlign w:val="center"/>
          </w:tcPr>
          <w:p w14:paraId="24085DED" w14:textId="77777777" w:rsidR="009576E4" w:rsidRPr="00533012" w:rsidRDefault="009576E4" w:rsidP="00EF5233">
            <w:pPr>
              <w:keepNext w:val="0"/>
              <w:widowControl w:val="0"/>
              <w:jc w:val="left"/>
            </w:pPr>
          </w:p>
        </w:tc>
        <w:tc>
          <w:tcPr>
            <w:tcW w:w="8332" w:type="dxa"/>
            <w:gridSpan w:val="4"/>
            <w:vAlign w:val="center"/>
          </w:tcPr>
          <w:p w14:paraId="7008012C" w14:textId="601A49F2" w:rsidR="009576E4" w:rsidRDefault="009576E4" w:rsidP="00EF5233">
            <w:pPr>
              <w:keepNext w:val="0"/>
              <w:widowControl w:val="0"/>
              <w:jc w:val="left"/>
            </w:pPr>
            <w:r>
              <w:t xml:space="preserve">Leistungsverzeichnis Los 2 </w:t>
            </w:r>
          </w:p>
        </w:tc>
      </w:tr>
      <w:tr w:rsidR="00373972" w:rsidRPr="008C109B" w14:paraId="3D4643E5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053810DB" w14:textId="77777777" w:rsidR="00373972" w:rsidRPr="00DF0D66" w:rsidRDefault="00373972" w:rsidP="00EF5233">
            <w:pPr>
              <w:keepNext w:val="0"/>
              <w:widowControl w:val="0"/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1B347B">
              <w:fldChar w:fldCharType="separate"/>
            </w:r>
            <w:r w:rsidRPr="00DF0D66">
              <w:fldChar w:fldCharType="end"/>
            </w:r>
          </w:p>
        </w:tc>
        <w:tc>
          <w:tcPr>
            <w:tcW w:w="876" w:type="dxa"/>
            <w:vAlign w:val="center"/>
          </w:tcPr>
          <w:p w14:paraId="52EB57CE" w14:textId="77777777" w:rsidR="00373972" w:rsidRPr="00D425A1" w:rsidRDefault="00373972" w:rsidP="00EF5233">
            <w:pPr>
              <w:keepNext w:val="0"/>
              <w:widowControl w:val="0"/>
              <w:jc w:val="left"/>
            </w:pPr>
            <w:r>
              <w:t>233</w:t>
            </w:r>
          </w:p>
        </w:tc>
        <w:tc>
          <w:tcPr>
            <w:tcW w:w="8332" w:type="dxa"/>
            <w:gridSpan w:val="4"/>
            <w:vAlign w:val="center"/>
          </w:tcPr>
          <w:p w14:paraId="29946728" w14:textId="77777777" w:rsidR="00373972" w:rsidRPr="00C802BF" w:rsidRDefault="00373972" w:rsidP="00EF5233">
            <w:pPr>
              <w:keepNext w:val="0"/>
              <w:widowControl w:val="0"/>
              <w:jc w:val="left"/>
              <w:rPr>
                <w:vertAlign w:val="superscript"/>
              </w:rPr>
            </w:pPr>
            <w:r>
              <w:t>Verzeichnis Nachunternehmerleistungen</w:t>
            </w:r>
            <w:r>
              <w:rPr>
                <w:vertAlign w:val="superscript"/>
              </w:rPr>
              <w:t>2</w:t>
            </w:r>
          </w:p>
        </w:tc>
      </w:tr>
      <w:tr w:rsidR="00373972" w:rsidRPr="008C109B" w14:paraId="1D926BEB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4BA78447" w14:textId="77777777" w:rsidR="00373972" w:rsidRPr="00DF0D66" w:rsidRDefault="00373972" w:rsidP="00EF5233">
            <w:pPr>
              <w:keepNext w:val="0"/>
              <w:widowControl w:val="0"/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1B347B">
              <w:fldChar w:fldCharType="separate"/>
            </w:r>
            <w:r w:rsidRPr="00DF0D66">
              <w:fldChar w:fldCharType="end"/>
            </w:r>
          </w:p>
        </w:tc>
        <w:tc>
          <w:tcPr>
            <w:tcW w:w="876" w:type="dxa"/>
            <w:vAlign w:val="center"/>
          </w:tcPr>
          <w:p w14:paraId="748A7AB2" w14:textId="77777777" w:rsidR="00373972" w:rsidRPr="00D425A1" w:rsidRDefault="00373972" w:rsidP="00EF5233">
            <w:pPr>
              <w:keepNext w:val="0"/>
              <w:widowControl w:val="0"/>
              <w:jc w:val="left"/>
            </w:pPr>
            <w:r>
              <w:t>234</w:t>
            </w:r>
          </w:p>
        </w:tc>
        <w:tc>
          <w:tcPr>
            <w:tcW w:w="8332" w:type="dxa"/>
            <w:gridSpan w:val="4"/>
            <w:vAlign w:val="center"/>
          </w:tcPr>
          <w:p w14:paraId="7F91F5DF" w14:textId="77777777" w:rsidR="00373972" w:rsidRPr="00C802BF" w:rsidRDefault="00373972" w:rsidP="00EF5233">
            <w:pPr>
              <w:keepNext w:val="0"/>
              <w:widowControl w:val="0"/>
              <w:jc w:val="left"/>
              <w:rPr>
                <w:vertAlign w:val="superscript"/>
              </w:rPr>
            </w:pPr>
            <w:r>
              <w:t>Erklärung Bieter- / Arbeitsgemeinschaft</w:t>
            </w:r>
            <w:r>
              <w:rPr>
                <w:vertAlign w:val="superscript"/>
              </w:rPr>
              <w:t>3</w:t>
            </w:r>
          </w:p>
        </w:tc>
      </w:tr>
      <w:tr w:rsidR="00373972" w:rsidRPr="008C109B" w14:paraId="6191BB53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1542CC3F" w14:textId="77777777" w:rsidR="00373972" w:rsidRDefault="00373972" w:rsidP="00EF5233">
            <w:pPr>
              <w:keepNext w:val="0"/>
              <w:widowControl w:val="0"/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1B347B">
              <w:fldChar w:fldCharType="separate"/>
            </w:r>
            <w:r w:rsidRPr="00DF0D66">
              <w:fldChar w:fldCharType="end"/>
            </w:r>
          </w:p>
        </w:tc>
        <w:tc>
          <w:tcPr>
            <w:tcW w:w="876" w:type="dxa"/>
            <w:vAlign w:val="center"/>
          </w:tcPr>
          <w:p w14:paraId="3EA2575E" w14:textId="77777777" w:rsidR="00373972" w:rsidRPr="00490735" w:rsidRDefault="00373972" w:rsidP="00EF5233">
            <w:pPr>
              <w:keepNext w:val="0"/>
              <w:widowControl w:val="0"/>
              <w:jc w:val="left"/>
            </w:pPr>
            <w:r>
              <w:t>235</w:t>
            </w:r>
          </w:p>
        </w:tc>
        <w:tc>
          <w:tcPr>
            <w:tcW w:w="8332" w:type="dxa"/>
            <w:gridSpan w:val="4"/>
            <w:vAlign w:val="center"/>
          </w:tcPr>
          <w:p w14:paraId="74FE79C0" w14:textId="77777777" w:rsidR="00373972" w:rsidRDefault="00373972" w:rsidP="00EF5233">
            <w:pPr>
              <w:keepNext w:val="0"/>
              <w:widowControl w:val="0"/>
              <w:jc w:val="left"/>
            </w:pPr>
            <w:r>
              <w:t>Verzeichnis der Leistungen / Kapazitäten anderer Unternehmen</w:t>
            </w:r>
          </w:p>
        </w:tc>
      </w:tr>
      <w:tr w:rsidR="006817F3" w:rsidRPr="008C109B" w14:paraId="442A50D2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2ECC53AB" w14:textId="77777777" w:rsidR="006817F3" w:rsidRPr="00DF0D66" w:rsidRDefault="006817F3" w:rsidP="00EF5233">
            <w:pPr>
              <w:keepNext w:val="0"/>
              <w:widowControl w:val="0"/>
              <w:jc w:val="left"/>
            </w:pPr>
          </w:p>
        </w:tc>
        <w:tc>
          <w:tcPr>
            <w:tcW w:w="876" w:type="dxa"/>
            <w:vAlign w:val="center"/>
          </w:tcPr>
          <w:p w14:paraId="6FB28BE7" w14:textId="77777777" w:rsidR="006817F3" w:rsidRDefault="006817F3" w:rsidP="00EF5233">
            <w:pPr>
              <w:keepNext w:val="0"/>
              <w:widowControl w:val="0"/>
              <w:jc w:val="left"/>
            </w:pPr>
          </w:p>
        </w:tc>
        <w:tc>
          <w:tcPr>
            <w:tcW w:w="8332" w:type="dxa"/>
            <w:gridSpan w:val="4"/>
            <w:vAlign w:val="center"/>
          </w:tcPr>
          <w:p w14:paraId="2FAE1362" w14:textId="77777777" w:rsidR="006817F3" w:rsidRDefault="006817F3" w:rsidP="00EF5233">
            <w:pPr>
              <w:keepNext w:val="0"/>
              <w:widowControl w:val="0"/>
              <w:jc w:val="left"/>
            </w:pPr>
          </w:p>
        </w:tc>
      </w:tr>
      <w:tr w:rsidR="00373972" w:rsidRPr="001C60F2" w14:paraId="4B57F047" w14:textId="77777777" w:rsidTr="00E944FF">
        <w:trPr>
          <w:gridAfter w:val="1"/>
          <w:wAfter w:w="31" w:type="dxa"/>
          <w:trHeight w:val="284"/>
        </w:trPr>
        <w:tc>
          <w:tcPr>
            <w:tcW w:w="9636" w:type="dxa"/>
            <w:gridSpan w:val="6"/>
            <w:noWrap/>
            <w:tcMar>
              <w:left w:w="28" w:type="dxa"/>
            </w:tcMar>
            <w:vAlign w:val="center"/>
          </w:tcPr>
          <w:p w14:paraId="5602FAAF" w14:textId="77777777" w:rsidR="00373972" w:rsidRPr="005566B1" w:rsidRDefault="00373972" w:rsidP="00EF5233">
            <w:pPr>
              <w:keepNext w:val="0"/>
              <w:widowControl w:val="0"/>
              <w:jc w:val="left"/>
            </w:pPr>
            <w:r w:rsidRPr="00AF7B79">
              <w:rPr>
                <w:b/>
                <w:bCs/>
              </w:rPr>
              <w:t>Anlagen</w:t>
            </w:r>
            <w:r w:rsidRPr="00AF7B79">
              <w:rPr>
                <w:b/>
                <w:bCs/>
                <w:vertAlign w:val="superscript"/>
              </w:rPr>
              <w:fldChar w:fldCharType="begin"/>
            </w:r>
            <w:r w:rsidRPr="00AF7B79">
              <w:rPr>
                <w:b/>
                <w:bCs/>
                <w:vertAlign w:val="superscript"/>
              </w:rPr>
              <w:instrText xml:space="preserve"> NOTEREF _Ref491429241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AF7B79">
              <w:rPr>
                <w:b/>
                <w:bCs/>
                <w:vertAlign w:val="superscript"/>
              </w:rPr>
            </w:r>
            <w:r w:rsidRPr="00AF7B79">
              <w:rPr>
                <w:b/>
                <w:bCs/>
                <w:vertAlign w:val="superscript"/>
              </w:rPr>
              <w:fldChar w:fldCharType="separate"/>
            </w:r>
            <w:r w:rsidRPr="00AF7B79">
              <w:rPr>
                <w:b/>
                <w:bCs/>
                <w:vertAlign w:val="superscript"/>
              </w:rPr>
              <w:t>1</w:t>
            </w:r>
            <w:r w:rsidRPr="00AF7B79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bookmarkStart w:id="3" w:name="Vergart4_2110"/>
      <w:tr w:rsidR="00373972" w:rsidRPr="001C60F2" w14:paraId="13BE3CBF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07A9B26E" w14:textId="77777777" w:rsidR="00373972" w:rsidRPr="00597968" w:rsidRDefault="00373972" w:rsidP="00EF523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876" w:type="dxa"/>
            <w:vAlign w:val="center"/>
          </w:tcPr>
          <w:p w14:paraId="142EE940" w14:textId="77777777" w:rsidR="00373972" w:rsidRPr="00D425A1" w:rsidRDefault="00373972" w:rsidP="00EF5233">
            <w:pPr>
              <w:keepNext w:val="0"/>
              <w:widowControl w:val="0"/>
              <w:jc w:val="left"/>
            </w:pPr>
          </w:p>
        </w:tc>
        <w:tc>
          <w:tcPr>
            <w:tcW w:w="8332" w:type="dxa"/>
            <w:gridSpan w:val="4"/>
            <w:vAlign w:val="center"/>
          </w:tcPr>
          <w:p w14:paraId="66B6F412" w14:textId="77777777" w:rsidR="00373972" w:rsidRPr="00597968" w:rsidRDefault="00373972" w:rsidP="00EF5233">
            <w:pPr>
              <w:keepNext w:val="0"/>
              <w:widowControl w:val="0"/>
              <w:jc w:val="left"/>
            </w:pPr>
            <w:r>
              <w:t>Angebotsdeckblatt</w:t>
            </w:r>
          </w:p>
        </w:tc>
      </w:tr>
      <w:tr w:rsidR="00373972" w:rsidRPr="001C60F2" w14:paraId="5E5BA4C6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042D1593" w14:textId="77777777" w:rsidR="00373972" w:rsidRPr="00597968" w:rsidRDefault="00373972" w:rsidP="00EF523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vAlign w:val="center"/>
          </w:tcPr>
          <w:p w14:paraId="50A165FE" w14:textId="77777777" w:rsidR="00373972" w:rsidRPr="00D425A1" w:rsidRDefault="00373972" w:rsidP="00EF5233">
            <w:pPr>
              <w:keepNext w:val="0"/>
              <w:widowControl w:val="0"/>
              <w:jc w:val="left"/>
            </w:pPr>
            <w:r>
              <w:t>124 LD</w:t>
            </w:r>
          </w:p>
        </w:tc>
        <w:tc>
          <w:tcPr>
            <w:tcW w:w="8332" w:type="dxa"/>
            <w:gridSpan w:val="4"/>
            <w:vAlign w:val="center"/>
          </w:tcPr>
          <w:p w14:paraId="5AD2A6F3" w14:textId="77777777" w:rsidR="00373972" w:rsidRPr="00597968" w:rsidRDefault="00373972" w:rsidP="00EF5233">
            <w:pPr>
              <w:keepNext w:val="0"/>
              <w:widowControl w:val="0"/>
              <w:jc w:val="left"/>
            </w:pPr>
            <w:r>
              <w:t>Eigenerklärung zur Eignung</w:t>
            </w:r>
          </w:p>
        </w:tc>
      </w:tr>
      <w:tr w:rsidR="00CA72E5" w:rsidRPr="001C60F2" w14:paraId="3A8102C4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2DD82A44" w14:textId="77777777" w:rsidR="00CA72E5" w:rsidRPr="005C27BD" w:rsidRDefault="00CA72E5" w:rsidP="00EF523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vAlign w:val="center"/>
          </w:tcPr>
          <w:p w14:paraId="58DA340A" w14:textId="77777777" w:rsidR="00CA72E5" w:rsidRPr="00D425A1" w:rsidRDefault="00CA72E5" w:rsidP="00EF5233">
            <w:pPr>
              <w:keepNext w:val="0"/>
              <w:widowControl w:val="0"/>
              <w:jc w:val="left"/>
            </w:pPr>
          </w:p>
        </w:tc>
        <w:tc>
          <w:tcPr>
            <w:tcW w:w="8332" w:type="dxa"/>
            <w:gridSpan w:val="4"/>
            <w:vAlign w:val="center"/>
          </w:tcPr>
          <w:p w14:paraId="460B4C75" w14:textId="5BC26D1C" w:rsidR="00CA72E5" w:rsidRPr="00597968" w:rsidRDefault="00CA72E5" w:rsidP="00EF5233">
            <w:pPr>
              <w:keepNext w:val="0"/>
              <w:widowControl w:val="0"/>
              <w:jc w:val="left"/>
            </w:pPr>
            <w:r>
              <w:t>Einheitliche Europäische Eigenerklärung</w:t>
            </w:r>
          </w:p>
        </w:tc>
      </w:tr>
      <w:tr w:rsidR="00CA72E5" w:rsidRPr="008C109B" w14:paraId="080B1652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0253E004" w14:textId="77777777" w:rsidR="00CA72E5" w:rsidRPr="005C27BD" w:rsidRDefault="00CA72E5" w:rsidP="00EF523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vAlign w:val="center"/>
          </w:tcPr>
          <w:p w14:paraId="66C59F84" w14:textId="6D6BFEE6" w:rsidR="00CA72E5" w:rsidRPr="00D425A1" w:rsidRDefault="00CA72E5" w:rsidP="00EF5233">
            <w:pPr>
              <w:keepNext w:val="0"/>
              <w:widowControl w:val="0"/>
              <w:jc w:val="left"/>
            </w:pPr>
            <w:r w:rsidRPr="003C12F2">
              <w:rPr>
                <w:sz w:val="18"/>
                <w:szCs w:val="18"/>
              </w:rPr>
              <w:t>CSX 59</w:t>
            </w:r>
          </w:p>
        </w:tc>
        <w:tc>
          <w:tcPr>
            <w:tcW w:w="8332" w:type="dxa"/>
            <w:gridSpan w:val="4"/>
            <w:vAlign w:val="center"/>
          </w:tcPr>
          <w:p w14:paraId="46856F49" w14:textId="6385BA79" w:rsidR="00CA72E5" w:rsidRPr="00597968" w:rsidRDefault="00CA72E5" w:rsidP="00EF5233">
            <w:pPr>
              <w:keepNext w:val="0"/>
              <w:widowControl w:val="0"/>
              <w:jc w:val="left"/>
            </w:pPr>
            <w:r>
              <w:t>Eigenerklärung Informationen zum Bieter</w:t>
            </w:r>
          </w:p>
        </w:tc>
      </w:tr>
      <w:tr w:rsidR="00CA72E5" w:rsidRPr="008C109B" w14:paraId="34A8361F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2C63F040" w14:textId="199A3C7B" w:rsidR="00CA72E5" w:rsidRDefault="00BA0012" w:rsidP="00EF523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vAlign w:val="center"/>
          </w:tcPr>
          <w:p w14:paraId="1104A464" w14:textId="77777777" w:rsidR="00CA72E5" w:rsidRPr="00D425A1" w:rsidRDefault="00CA72E5" w:rsidP="00EF5233">
            <w:pPr>
              <w:keepNext w:val="0"/>
              <w:widowControl w:val="0"/>
              <w:jc w:val="left"/>
            </w:pPr>
          </w:p>
        </w:tc>
        <w:tc>
          <w:tcPr>
            <w:tcW w:w="8332" w:type="dxa"/>
            <w:gridSpan w:val="4"/>
            <w:vAlign w:val="center"/>
          </w:tcPr>
          <w:p w14:paraId="7A233B55" w14:textId="1C4F9A29" w:rsidR="00CA72E5" w:rsidRDefault="00CA72E5" w:rsidP="00EF5233">
            <w:pPr>
              <w:keepNext w:val="0"/>
              <w:widowControl w:val="0"/>
              <w:jc w:val="left"/>
            </w:pPr>
            <w:r>
              <w:t>Eigenerklärung EU-Sanktionen</w:t>
            </w:r>
          </w:p>
        </w:tc>
      </w:tr>
      <w:tr w:rsidR="00CA72E5" w:rsidRPr="008C109B" w14:paraId="19EBD908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44633377" w14:textId="4F8BD912" w:rsidR="00CA72E5" w:rsidRDefault="00EF5233" w:rsidP="00EF523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vAlign w:val="center"/>
          </w:tcPr>
          <w:p w14:paraId="2CBA243D" w14:textId="6F74C30F" w:rsidR="00CA72E5" w:rsidRPr="00D425A1" w:rsidRDefault="00CA72E5" w:rsidP="00EF5233">
            <w:pPr>
              <w:keepNext w:val="0"/>
              <w:widowControl w:val="0"/>
              <w:jc w:val="left"/>
            </w:pPr>
          </w:p>
        </w:tc>
        <w:tc>
          <w:tcPr>
            <w:tcW w:w="8332" w:type="dxa"/>
            <w:gridSpan w:val="4"/>
            <w:vAlign w:val="center"/>
          </w:tcPr>
          <w:p w14:paraId="7C0D00FD" w14:textId="34D9E772" w:rsidR="00CA72E5" w:rsidRDefault="00CA72E5" w:rsidP="00EF5233">
            <w:pPr>
              <w:keepNext w:val="0"/>
              <w:widowControl w:val="0"/>
              <w:jc w:val="left"/>
            </w:pPr>
            <w:r>
              <w:t>Bewerbererklärung</w:t>
            </w:r>
          </w:p>
        </w:tc>
      </w:tr>
      <w:tr w:rsidR="00CA72E5" w:rsidRPr="008C109B" w14:paraId="18ECF59D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47A5C325" w14:textId="38B62C1D" w:rsidR="00CA72E5" w:rsidRDefault="00CA72E5" w:rsidP="00EF523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vAlign w:val="center"/>
          </w:tcPr>
          <w:p w14:paraId="3D3C4041" w14:textId="77777777" w:rsidR="00CA72E5" w:rsidRPr="00D425A1" w:rsidRDefault="00CA72E5" w:rsidP="00EF5233">
            <w:pPr>
              <w:keepNext w:val="0"/>
              <w:widowControl w:val="0"/>
              <w:jc w:val="left"/>
            </w:pPr>
          </w:p>
        </w:tc>
        <w:tc>
          <w:tcPr>
            <w:tcW w:w="8332" w:type="dxa"/>
            <w:gridSpan w:val="4"/>
            <w:vAlign w:val="center"/>
          </w:tcPr>
          <w:p w14:paraId="4B79C0F9" w14:textId="2690BE02" w:rsidR="00CA72E5" w:rsidRDefault="00CA72E5" w:rsidP="00EF5233">
            <w:pPr>
              <w:keepNext w:val="0"/>
              <w:widowControl w:val="0"/>
              <w:jc w:val="left"/>
            </w:pPr>
            <w:r>
              <w:rPr>
                <w:rFonts w:cs="Arial"/>
              </w:rPr>
              <w:t>Einwilligung zur Eintragung in die Firmendatenbank</w:t>
            </w:r>
          </w:p>
        </w:tc>
      </w:tr>
      <w:tr w:rsidR="00CA72E5" w:rsidRPr="008C109B" w14:paraId="47F9CA7E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3431220C" w14:textId="35475AC7" w:rsidR="00CA72E5" w:rsidRPr="005C27BD" w:rsidRDefault="00CA72E5" w:rsidP="00EF523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vAlign w:val="center"/>
          </w:tcPr>
          <w:p w14:paraId="5BF3F795" w14:textId="77777777" w:rsidR="00CA72E5" w:rsidRPr="00D425A1" w:rsidRDefault="00CA72E5" w:rsidP="00EF5233">
            <w:pPr>
              <w:keepNext w:val="0"/>
              <w:widowControl w:val="0"/>
              <w:jc w:val="left"/>
            </w:pPr>
          </w:p>
        </w:tc>
        <w:tc>
          <w:tcPr>
            <w:tcW w:w="8332" w:type="dxa"/>
            <w:gridSpan w:val="4"/>
            <w:vAlign w:val="center"/>
          </w:tcPr>
          <w:p w14:paraId="396DE513" w14:textId="19D6120B" w:rsidR="00CA72E5" w:rsidRDefault="00CA72E5" w:rsidP="00EF5233">
            <w:pPr>
              <w:keepNext w:val="0"/>
              <w:widowControl w:val="0"/>
            </w:pPr>
            <w:r w:rsidRPr="00BA0012">
              <w:t>technische Datenblätter zu dem angebotenen Fahrzeug</w:t>
            </w:r>
          </w:p>
        </w:tc>
      </w:tr>
      <w:tr w:rsidR="00CA72E5" w:rsidRPr="008C109B" w14:paraId="5AFD2B76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54DA0D47" w14:textId="77777777" w:rsidR="00CA72E5" w:rsidRDefault="00CA72E5" w:rsidP="00EF523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vAlign w:val="center"/>
          </w:tcPr>
          <w:p w14:paraId="4C3C3DE6" w14:textId="77777777" w:rsidR="00CA72E5" w:rsidRPr="00D425A1" w:rsidRDefault="00CA72E5" w:rsidP="00EF5233">
            <w:pPr>
              <w:keepNext w:val="0"/>
              <w:widowControl w:val="0"/>
              <w:jc w:val="left"/>
            </w:pPr>
          </w:p>
        </w:tc>
        <w:tc>
          <w:tcPr>
            <w:tcW w:w="8332" w:type="dxa"/>
            <w:gridSpan w:val="4"/>
            <w:vAlign w:val="center"/>
          </w:tcPr>
          <w:p w14:paraId="3E1F89FB" w14:textId="4A164775" w:rsidR="00CA72E5" w:rsidRPr="006817F3" w:rsidRDefault="00CA72E5" w:rsidP="00EF5233">
            <w:pPr>
              <w:keepNext w:val="0"/>
              <w:widowControl w:val="0"/>
              <w:rPr>
                <w:rFonts w:cs="Arial"/>
                <w:color w:val="FF0000"/>
              </w:rPr>
            </w:pPr>
          </w:p>
        </w:tc>
      </w:tr>
      <w:tr w:rsidR="00CA72E5" w:rsidRPr="008C109B" w14:paraId="271ECD20" w14:textId="77777777" w:rsidTr="00E944FF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3D79406F" w14:textId="77777777" w:rsidR="00CA72E5" w:rsidRPr="005C27BD" w:rsidRDefault="00CA72E5" w:rsidP="00EF523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vAlign w:val="center"/>
          </w:tcPr>
          <w:p w14:paraId="6FA9B1BF" w14:textId="77777777" w:rsidR="00CA72E5" w:rsidRPr="00D425A1" w:rsidRDefault="00CA72E5" w:rsidP="00EF5233">
            <w:pPr>
              <w:keepNext w:val="0"/>
              <w:widowControl w:val="0"/>
              <w:jc w:val="left"/>
            </w:pPr>
          </w:p>
        </w:tc>
        <w:tc>
          <w:tcPr>
            <w:tcW w:w="8332" w:type="dxa"/>
            <w:gridSpan w:val="4"/>
            <w:vAlign w:val="center"/>
          </w:tcPr>
          <w:p w14:paraId="5C14DAE8" w14:textId="53C03057" w:rsidR="00CA72E5" w:rsidRPr="006817F3" w:rsidRDefault="00CA72E5" w:rsidP="00EF5233">
            <w:pPr>
              <w:keepNext w:val="0"/>
              <w:widowControl w:val="0"/>
              <w:jc w:val="left"/>
              <w:rPr>
                <w:color w:val="FF0000"/>
              </w:rPr>
            </w:pPr>
          </w:p>
        </w:tc>
      </w:tr>
      <w:tr w:rsidR="00CA72E5" w:rsidRPr="00597968" w14:paraId="68770A3F" w14:textId="77777777" w:rsidTr="0066027C">
        <w:trPr>
          <w:gridAfter w:val="1"/>
          <w:wAfter w:w="31" w:type="dxa"/>
          <w:trHeight w:val="284"/>
        </w:trPr>
        <w:tc>
          <w:tcPr>
            <w:tcW w:w="428" w:type="dxa"/>
            <w:noWrap/>
            <w:tcMar>
              <w:left w:w="28" w:type="dxa"/>
            </w:tcMar>
            <w:vAlign w:val="center"/>
          </w:tcPr>
          <w:p w14:paraId="63B00C1B" w14:textId="77777777" w:rsidR="00CA72E5" w:rsidRPr="005C27BD" w:rsidRDefault="00CA72E5" w:rsidP="00EF523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</w:p>
        </w:tc>
        <w:tc>
          <w:tcPr>
            <w:tcW w:w="876" w:type="dxa"/>
            <w:vAlign w:val="center"/>
          </w:tcPr>
          <w:p w14:paraId="73CD4C96" w14:textId="77777777" w:rsidR="00CA72E5" w:rsidRPr="00D425A1" w:rsidRDefault="00CA72E5" w:rsidP="00EF5233">
            <w:pPr>
              <w:keepNext w:val="0"/>
              <w:widowControl w:val="0"/>
              <w:jc w:val="left"/>
            </w:pPr>
          </w:p>
        </w:tc>
        <w:tc>
          <w:tcPr>
            <w:tcW w:w="8332" w:type="dxa"/>
            <w:gridSpan w:val="4"/>
            <w:vAlign w:val="center"/>
          </w:tcPr>
          <w:p w14:paraId="25FFFC19" w14:textId="77777777" w:rsidR="00CA72E5" w:rsidRPr="00597968" w:rsidRDefault="00CA72E5" w:rsidP="00EF5233">
            <w:pPr>
              <w:keepNext w:val="0"/>
              <w:widowControl w:val="0"/>
              <w:jc w:val="left"/>
            </w:pPr>
          </w:p>
        </w:tc>
      </w:tr>
      <w:tr w:rsidR="00CA72E5" w:rsidRPr="001C60F2" w14:paraId="1FCB8519" w14:textId="77777777" w:rsidTr="00E944FF">
        <w:trPr>
          <w:gridAfter w:val="1"/>
          <w:wAfter w:w="31" w:type="dxa"/>
          <w:trHeight w:val="397"/>
        </w:trPr>
        <w:tc>
          <w:tcPr>
            <w:tcW w:w="9636" w:type="dxa"/>
            <w:gridSpan w:val="6"/>
            <w:noWrap/>
            <w:tcMar>
              <w:left w:w="28" w:type="dxa"/>
            </w:tcMar>
          </w:tcPr>
          <w:p w14:paraId="39D0F172" w14:textId="77777777" w:rsidR="00CA72E5" w:rsidRPr="00410951" w:rsidRDefault="00CA72E5" w:rsidP="00EF5233">
            <w:pPr>
              <w:pStyle w:val="berschrift1"/>
              <w:keepNext w:val="0"/>
              <w:pageBreakBefore/>
            </w:pPr>
            <w:r>
              <w:lastRenderedPageBreak/>
              <w:t>Ich/Wir biete(n) die Ausführung der oben genannten Leistung zu den von mir/uns eingesetz</w:t>
            </w:r>
            <w:r>
              <w:softHyphen/>
              <w:t>ten Preisen an.</w:t>
            </w:r>
            <w:r>
              <w:br/>
              <w:t>An mein/unser Angebot halte(n) ich/wir mich/uns bis zum Ablauf der Bindefrist gebun</w:t>
            </w:r>
            <w:r>
              <w:softHyphen/>
              <w:t>den.</w:t>
            </w:r>
          </w:p>
        </w:tc>
      </w:tr>
      <w:tr w:rsidR="00CA72E5" w:rsidRPr="001C60F2" w14:paraId="5548E802" w14:textId="77777777" w:rsidTr="00E944FF">
        <w:trPr>
          <w:gridAfter w:val="1"/>
          <w:wAfter w:w="31" w:type="dxa"/>
          <w:trHeight w:val="397"/>
        </w:trPr>
        <w:tc>
          <w:tcPr>
            <w:tcW w:w="9636" w:type="dxa"/>
            <w:gridSpan w:val="6"/>
            <w:noWrap/>
            <w:tcMar>
              <w:left w:w="28" w:type="dxa"/>
            </w:tcMar>
          </w:tcPr>
          <w:p w14:paraId="5DBDCC06" w14:textId="77777777" w:rsidR="00CA72E5" w:rsidRDefault="00CA72E5" w:rsidP="00EF5233">
            <w:pPr>
              <w:pStyle w:val="berschrift1"/>
              <w:keepNext w:val="0"/>
              <w:numPr>
                <w:ilvl w:val="0"/>
                <w:numId w:val="0"/>
              </w:numPr>
              <w:ind w:left="567"/>
            </w:pPr>
          </w:p>
        </w:tc>
      </w:tr>
      <w:tr w:rsidR="00CA72E5" w:rsidRPr="008C109B" w14:paraId="104E9025" w14:textId="77777777" w:rsidTr="00E944FF">
        <w:trPr>
          <w:gridAfter w:val="1"/>
          <w:wAfter w:w="31" w:type="dxa"/>
          <w:trHeight w:val="170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68F968CB" w14:textId="77777777" w:rsidR="00CA72E5" w:rsidRPr="008C109B" w:rsidRDefault="00CA72E5" w:rsidP="00EF5233">
            <w:pPr>
              <w:keepNext w:val="0"/>
              <w:widowControl w:val="0"/>
            </w:pPr>
          </w:p>
        </w:tc>
        <w:tc>
          <w:tcPr>
            <w:tcW w:w="8162" w:type="dxa"/>
            <w:gridSpan w:val="3"/>
            <w:noWrap/>
            <w:vAlign w:val="center"/>
          </w:tcPr>
          <w:p w14:paraId="43362C4E" w14:textId="77777777" w:rsidR="00CA72E5" w:rsidRPr="008C109B" w:rsidRDefault="00CA72E5" w:rsidP="00EF5233">
            <w:pPr>
              <w:keepNext w:val="0"/>
              <w:widowControl w:val="0"/>
            </w:pPr>
          </w:p>
        </w:tc>
      </w:tr>
      <w:tr w:rsidR="00CA72E5" w:rsidRPr="00410951" w14:paraId="0E1BD884" w14:textId="77777777" w:rsidTr="00E944FF">
        <w:trPr>
          <w:trHeight w:val="284"/>
        </w:trPr>
        <w:tc>
          <w:tcPr>
            <w:tcW w:w="6407" w:type="dxa"/>
            <w:gridSpan w:val="4"/>
            <w:noWrap/>
            <w:tcMar>
              <w:left w:w="28" w:type="dxa"/>
            </w:tcMar>
          </w:tcPr>
          <w:p w14:paraId="30FC8CD2" w14:textId="77777777" w:rsidR="00CA72E5" w:rsidRPr="00410951" w:rsidRDefault="00CA72E5" w:rsidP="00EF5233">
            <w:pPr>
              <w:pStyle w:val="berschrift1"/>
              <w:keepNext w:val="0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>
              <w:t xml:space="preserve"> einschl. Umsatzsteuer </w:t>
            </w:r>
          </w:p>
        </w:tc>
        <w:tc>
          <w:tcPr>
            <w:tcW w:w="2268" w:type="dxa"/>
            <w:tcBorders>
              <w:bottom w:val="single" w:sz="4" w:space="0" w:color="808080"/>
            </w:tcBorders>
            <w:vAlign w:val="bottom"/>
          </w:tcPr>
          <w:p w14:paraId="63B322AA" w14:textId="77777777" w:rsidR="00CA72E5" w:rsidRPr="00A62DC3" w:rsidRDefault="00CA72E5" w:rsidP="00EF5233">
            <w:pPr>
              <w:keepNext w:val="0"/>
              <w:widowControl w:val="0"/>
              <w:spacing w:before="100" w:beforeAutospacing="1" w:after="100" w:afterAutospacing="1"/>
              <w:jc w:val="left"/>
              <w:rPr>
                <w:b/>
              </w:rPr>
            </w:pPr>
            <w:r>
              <w:rPr>
                <w:b/>
              </w:rPr>
              <w:t xml:space="preserve">Los 1     </w:t>
            </w:r>
            <w:r w:rsidRPr="00A62DC3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2DC3">
              <w:rPr>
                <w:b/>
              </w:rPr>
              <w:instrText xml:space="preserve"> FORMTEXT </w:instrText>
            </w:r>
            <w:r w:rsidRPr="00A62DC3">
              <w:rPr>
                <w:b/>
              </w:rPr>
            </w:r>
            <w:r w:rsidRPr="00A62DC3">
              <w:rPr>
                <w:b/>
              </w:rPr>
              <w:fldChar w:fldCharType="separate"/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</w:rPr>
              <w:fldChar w:fldCharType="end"/>
            </w:r>
          </w:p>
        </w:tc>
        <w:tc>
          <w:tcPr>
            <w:tcW w:w="992" w:type="dxa"/>
            <w:gridSpan w:val="2"/>
            <w:vAlign w:val="bottom"/>
          </w:tcPr>
          <w:p w14:paraId="6A45AD72" w14:textId="77777777" w:rsidR="00CA72E5" w:rsidRPr="00410951" w:rsidRDefault="00CA72E5" w:rsidP="00EF5233">
            <w:pPr>
              <w:keepNext w:val="0"/>
              <w:widowControl w:val="0"/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CA72E5" w:rsidRPr="00410951" w14:paraId="318B81D6" w14:textId="77777777" w:rsidTr="009A3D50">
        <w:trPr>
          <w:trHeight w:val="284"/>
        </w:trPr>
        <w:tc>
          <w:tcPr>
            <w:tcW w:w="6407" w:type="dxa"/>
            <w:gridSpan w:val="4"/>
            <w:noWrap/>
            <w:tcMar>
              <w:left w:w="28" w:type="dxa"/>
            </w:tcMar>
          </w:tcPr>
          <w:p w14:paraId="5D4DFB38" w14:textId="77777777" w:rsidR="00CA72E5" w:rsidRPr="00597968" w:rsidRDefault="00CA72E5" w:rsidP="00EF5233">
            <w:pPr>
              <w:pStyle w:val="berschrift1"/>
              <w:keepNext w:val="0"/>
              <w:numPr>
                <w:ilvl w:val="0"/>
                <w:numId w:val="0"/>
              </w:numPr>
              <w:ind w:left="567"/>
            </w:pPr>
          </w:p>
        </w:tc>
        <w:tc>
          <w:tcPr>
            <w:tcW w:w="2268" w:type="dxa"/>
            <w:tcBorders>
              <w:bottom w:val="single" w:sz="4" w:space="0" w:color="808080"/>
            </w:tcBorders>
            <w:vAlign w:val="bottom"/>
          </w:tcPr>
          <w:p w14:paraId="13AB8730" w14:textId="77777777" w:rsidR="00CA72E5" w:rsidRPr="00A62DC3" w:rsidRDefault="00CA72E5" w:rsidP="00EF5233">
            <w:pPr>
              <w:keepNext w:val="0"/>
              <w:widowControl w:val="0"/>
              <w:rPr>
                <w:b/>
              </w:rPr>
            </w:pPr>
            <w:r>
              <w:rPr>
                <w:b/>
              </w:rPr>
              <w:t xml:space="preserve">Los 2     </w:t>
            </w:r>
            <w:r w:rsidRPr="00A62DC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DC3">
              <w:rPr>
                <w:b/>
              </w:rPr>
              <w:instrText xml:space="preserve"> FORMTEXT </w:instrText>
            </w:r>
            <w:r w:rsidRPr="00A62DC3">
              <w:rPr>
                <w:b/>
              </w:rPr>
            </w:r>
            <w:r w:rsidRPr="00A62DC3">
              <w:rPr>
                <w:b/>
              </w:rPr>
              <w:fldChar w:fldCharType="separate"/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</w:rPr>
              <w:fldChar w:fldCharType="end"/>
            </w:r>
          </w:p>
        </w:tc>
        <w:tc>
          <w:tcPr>
            <w:tcW w:w="992" w:type="dxa"/>
            <w:gridSpan w:val="2"/>
            <w:vAlign w:val="center"/>
          </w:tcPr>
          <w:p w14:paraId="366DE8DF" w14:textId="4A5E3294" w:rsidR="00CA72E5" w:rsidRPr="00410951" w:rsidRDefault="00CA72E5" w:rsidP="00EF5233">
            <w:pPr>
              <w:keepNext w:val="0"/>
              <w:widowControl w:val="0"/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CA72E5" w:rsidRPr="0036695A" w14:paraId="499A481C" w14:textId="77777777" w:rsidTr="00313AF0">
        <w:trPr>
          <w:trHeight w:hRule="exact" w:val="335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000CBE1" w14:textId="77777777" w:rsidR="00CA72E5" w:rsidRPr="00313AF0" w:rsidRDefault="00CA72E5" w:rsidP="00EF5233">
            <w:pPr>
              <w:keepNext w:val="0"/>
              <w:widowControl w:val="0"/>
            </w:pPr>
          </w:p>
        </w:tc>
      </w:tr>
      <w:tr w:rsidR="00CA72E5" w:rsidRPr="0036695A" w14:paraId="62D2576E" w14:textId="77777777" w:rsidTr="006817F3">
        <w:trPr>
          <w:trHeight w:hRule="exact" w:val="401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ECD3E0D" w14:textId="77777777" w:rsidR="00CA72E5" w:rsidRPr="00313AF0" w:rsidRDefault="00CA72E5" w:rsidP="00EF5233">
            <w:pPr>
              <w:keepNext w:val="0"/>
              <w:widowControl w:val="0"/>
            </w:pPr>
          </w:p>
        </w:tc>
      </w:tr>
      <w:tr w:rsidR="00CA72E5" w:rsidRPr="00410951" w14:paraId="3618553F" w14:textId="77777777" w:rsidTr="00E944FF">
        <w:trPr>
          <w:trHeight w:val="397"/>
        </w:trPr>
        <w:tc>
          <w:tcPr>
            <w:tcW w:w="6407" w:type="dxa"/>
            <w:gridSpan w:val="4"/>
            <w:noWrap/>
            <w:tcMar>
              <w:left w:w="28" w:type="dxa"/>
            </w:tcMar>
            <w:vAlign w:val="center"/>
          </w:tcPr>
          <w:p w14:paraId="3A710794" w14:textId="77777777" w:rsidR="00CA72E5" w:rsidRPr="00410951" w:rsidRDefault="00CA72E5" w:rsidP="00EF5233">
            <w:pPr>
              <w:pStyle w:val="berschrift1"/>
              <w:keepNext w:val="0"/>
            </w:pPr>
            <w:r>
              <w:t>Anzahl der Nebenangebote</w:t>
            </w:r>
          </w:p>
        </w:tc>
        <w:tc>
          <w:tcPr>
            <w:tcW w:w="2268" w:type="dxa"/>
            <w:tcBorders>
              <w:bottom w:val="single" w:sz="4" w:space="0" w:color="808080"/>
            </w:tcBorders>
            <w:vAlign w:val="center"/>
          </w:tcPr>
          <w:p w14:paraId="1D3C92D5" w14:textId="77777777" w:rsidR="00CA72E5" w:rsidRPr="00A62DC3" w:rsidRDefault="00CA72E5" w:rsidP="00EF5233">
            <w:pPr>
              <w:keepNext w:val="0"/>
              <w:widowControl w:val="0"/>
              <w:ind w:left="-295"/>
              <w:jc w:val="right"/>
            </w:pPr>
            <w:r w:rsidRPr="00E944FF">
              <w:rPr>
                <w:b/>
              </w:rPr>
              <w:t>Los 1</w:t>
            </w:r>
            <w:r>
              <w:t xml:space="preserve"> </w:t>
            </w:r>
            <w:r w:rsidRPr="00A62DC3">
              <w:t>Nicht zugelassen</w:t>
            </w:r>
          </w:p>
        </w:tc>
        <w:tc>
          <w:tcPr>
            <w:tcW w:w="992" w:type="dxa"/>
            <w:gridSpan w:val="2"/>
            <w:vAlign w:val="center"/>
          </w:tcPr>
          <w:p w14:paraId="37D9B598" w14:textId="77777777" w:rsidR="00CA72E5" w:rsidRPr="00410951" w:rsidRDefault="00CA72E5" w:rsidP="00EF5233">
            <w:pPr>
              <w:keepNext w:val="0"/>
              <w:widowControl w:val="0"/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CA72E5" w:rsidRPr="00410951" w14:paraId="5DA089D8" w14:textId="77777777" w:rsidTr="00E944FF">
        <w:trPr>
          <w:trHeight w:val="397"/>
        </w:trPr>
        <w:tc>
          <w:tcPr>
            <w:tcW w:w="6407" w:type="dxa"/>
            <w:gridSpan w:val="4"/>
            <w:noWrap/>
            <w:tcMar>
              <w:left w:w="28" w:type="dxa"/>
            </w:tcMar>
            <w:vAlign w:val="center"/>
          </w:tcPr>
          <w:p w14:paraId="5E8B213C" w14:textId="77777777" w:rsidR="00CA72E5" w:rsidRDefault="00CA72E5" w:rsidP="00EF5233">
            <w:pPr>
              <w:pStyle w:val="berschrift1"/>
              <w:keepNext w:val="0"/>
              <w:numPr>
                <w:ilvl w:val="0"/>
                <w:numId w:val="0"/>
              </w:numPr>
              <w:ind w:left="567"/>
            </w:pPr>
          </w:p>
        </w:tc>
        <w:tc>
          <w:tcPr>
            <w:tcW w:w="2268" w:type="dxa"/>
            <w:tcBorders>
              <w:bottom w:val="single" w:sz="4" w:space="0" w:color="808080"/>
            </w:tcBorders>
            <w:vAlign w:val="center"/>
          </w:tcPr>
          <w:p w14:paraId="1A86E25A" w14:textId="77777777" w:rsidR="00CA72E5" w:rsidRPr="00A62DC3" w:rsidRDefault="00CA72E5" w:rsidP="00EF5233">
            <w:pPr>
              <w:keepNext w:val="0"/>
              <w:widowControl w:val="0"/>
              <w:ind w:left="-295"/>
              <w:jc w:val="right"/>
            </w:pPr>
            <w:r>
              <w:rPr>
                <w:b/>
              </w:rPr>
              <w:t>Los 2</w:t>
            </w:r>
            <w:r>
              <w:t xml:space="preserve"> </w:t>
            </w:r>
            <w:r w:rsidRPr="00A62DC3">
              <w:t>Nicht zugelassen</w:t>
            </w:r>
          </w:p>
        </w:tc>
        <w:tc>
          <w:tcPr>
            <w:tcW w:w="992" w:type="dxa"/>
            <w:gridSpan w:val="2"/>
            <w:vAlign w:val="center"/>
          </w:tcPr>
          <w:p w14:paraId="43A64B38" w14:textId="77777777" w:rsidR="00CA72E5" w:rsidRPr="00410951" w:rsidRDefault="00CA72E5" w:rsidP="00EF5233">
            <w:pPr>
              <w:keepNext w:val="0"/>
              <w:widowControl w:val="0"/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CA72E5" w:rsidRPr="00410951" w14:paraId="72CF714C" w14:textId="77777777" w:rsidTr="00E944FF">
        <w:trPr>
          <w:trHeight w:hRule="exact" w:val="9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2D50FE3" w14:textId="77777777" w:rsidR="00CA72E5" w:rsidRPr="00410951" w:rsidRDefault="00CA72E5" w:rsidP="00EF5233">
            <w:pPr>
              <w:keepNext w:val="0"/>
              <w:widowControl w:val="0"/>
              <w:rPr>
                <w:b/>
              </w:rPr>
            </w:pPr>
          </w:p>
        </w:tc>
      </w:tr>
      <w:tr w:rsidR="00CA72E5" w:rsidRPr="00410951" w14:paraId="284C583F" w14:textId="77777777" w:rsidTr="006817F3">
        <w:trPr>
          <w:trHeight w:hRule="exact" w:val="351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B3A57F0" w14:textId="77777777" w:rsidR="00CA72E5" w:rsidRPr="00410951" w:rsidRDefault="00CA72E5" w:rsidP="00EF5233">
            <w:pPr>
              <w:keepNext w:val="0"/>
              <w:widowControl w:val="0"/>
              <w:rPr>
                <w:b/>
              </w:rPr>
            </w:pPr>
          </w:p>
        </w:tc>
      </w:tr>
      <w:tr w:rsidR="00CA72E5" w:rsidRPr="00410951" w14:paraId="6932563C" w14:textId="77777777" w:rsidTr="006817F3">
        <w:trPr>
          <w:trHeight w:hRule="exact" w:val="351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3E23C5C" w14:textId="77777777" w:rsidR="00CA72E5" w:rsidRPr="00410951" w:rsidRDefault="00CA72E5" w:rsidP="00EF5233">
            <w:pPr>
              <w:keepNext w:val="0"/>
              <w:widowControl w:val="0"/>
              <w:rPr>
                <w:b/>
              </w:rPr>
            </w:pPr>
          </w:p>
        </w:tc>
      </w:tr>
      <w:tr w:rsidR="00CA72E5" w:rsidRPr="00410951" w14:paraId="794C1C26" w14:textId="77777777" w:rsidTr="00E944FF">
        <w:trPr>
          <w:trHeight w:val="80"/>
        </w:trPr>
        <w:tc>
          <w:tcPr>
            <w:tcW w:w="6407" w:type="dxa"/>
            <w:gridSpan w:val="4"/>
            <w:noWrap/>
            <w:tcMar>
              <w:left w:w="28" w:type="dxa"/>
            </w:tcMar>
          </w:tcPr>
          <w:p w14:paraId="4B231A35" w14:textId="77777777" w:rsidR="00CA72E5" w:rsidRPr="00FF10F9" w:rsidRDefault="00CA72E5" w:rsidP="00EF5233">
            <w:pPr>
              <w:pStyle w:val="berschrift1"/>
              <w:keepNext w:val="0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tc>
          <w:tcPr>
            <w:tcW w:w="2268" w:type="dxa"/>
            <w:tcBorders>
              <w:bottom w:val="single" w:sz="4" w:space="0" w:color="808080"/>
            </w:tcBorders>
            <w:vAlign w:val="bottom"/>
          </w:tcPr>
          <w:p w14:paraId="1CB13800" w14:textId="77777777" w:rsidR="00CA72E5" w:rsidRPr="00A62DC3" w:rsidRDefault="00CA72E5" w:rsidP="00EF5233">
            <w:pPr>
              <w:keepNext w:val="0"/>
              <w:widowControl w:val="0"/>
              <w:rPr>
                <w:b/>
              </w:rPr>
            </w:pPr>
            <w:r>
              <w:rPr>
                <w:b/>
              </w:rPr>
              <w:t xml:space="preserve">Los 1     </w:t>
            </w:r>
            <w:r w:rsidRPr="00A62DC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DC3">
              <w:rPr>
                <w:b/>
              </w:rPr>
              <w:instrText xml:space="preserve"> FORMTEXT </w:instrText>
            </w:r>
            <w:r w:rsidRPr="00A62DC3">
              <w:rPr>
                <w:b/>
              </w:rPr>
            </w:r>
            <w:r w:rsidRPr="00A62DC3">
              <w:rPr>
                <w:b/>
              </w:rPr>
              <w:fldChar w:fldCharType="separate"/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</w:rPr>
              <w:fldChar w:fldCharType="end"/>
            </w:r>
          </w:p>
        </w:tc>
        <w:tc>
          <w:tcPr>
            <w:tcW w:w="992" w:type="dxa"/>
            <w:gridSpan w:val="2"/>
            <w:vAlign w:val="center"/>
          </w:tcPr>
          <w:p w14:paraId="55BE1C2F" w14:textId="77777777" w:rsidR="00CA72E5" w:rsidRPr="00410951" w:rsidRDefault="00CA72E5" w:rsidP="00EF5233">
            <w:pPr>
              <w:keepNext w:val="0"/>
              <w:widowControl w:val="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A72E5" w:rsidRPr="00410951" w14:paraId="26BD54F5" w14:textId="77777777" w:rsidTr="00E944FF">
        <w:trPr>
          <w:trHeight w:val="359"/>
        </w:trPr>
        <w:tc>
          <w:tcPr>
            <w:tcW w:w="6407" w:type="dxa"/>
            <w:gridSpan w:val="4"/>
            <w:noWrap/>
            <w:tcMar>
              <w:left w:w="28" w:type="dxa"/>
            </w:tcMar>
          </w:tcPr>
          <w:p w14:paraId="77E0DF47" w14:textId="77777777" w:rsidR="00CA72E5" w:rsidRPr="00597968" w:rsidRDefault="00CA72E5" w:rsidP="00EF5233">
            <w:pPr>
              <w:pStyle w:val="berschrift1"/>
              <w:keepNext w:val="0"/>
              <w:numPr>
                <w:ilvl w:val="0"/>
                <w:numId w:val="0"/>
              </w:numPr>
              <w:ind w:left="567"/>
            </w:pPr>
          </w:p>
        </w:tc>
        <w:tc>
          <w:tcPr>
            <w:tcW w:w="2268" w:type="dxa"/>
            <w:tcBorders>
              <w:bottom w:val="single" w:sz="4" w:space="0" w:color="808080"/>
            </w:tcBorders>
            <w:vAlign w:val="bottom"/>
          </w:tcPr>
          <w:p w14:paraId="08E2A234" w14:textId="77777777" w:rsidR="00CA72E5" w:rsidRPr="00A62DC3" w:rsidRDefault="00CA72E5" w:rsidP="00EF5233">
            <w:pPr>
              <w:keepNext w:val="0"/>
              <w:widowControl w:val="0"/>
              <w:rPr>
                <w:b/>
              </w:rPr>
            </w:pPr>
            <w:r>
              <w:rPr>
                <w:b/>
              </w:rPr>
              <w:t xml:space="preserve">Los 2     </w:t>
            </w:r>
            <w:r w:rsidRPr="00A62DC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DC3">
              <w:rPr>
                <w:b/>
              </w:rPr>
              <w:instrText xml:space="preserve"> FORMTEXT </w:instrText>
            </w:r>
            <w:r w:rsidRPr="00A62DC3">
              <w:rPr>
                <w:b/>
              </w:rPr>
            </w:r>
            <w:r w:rsidRPr="00A62DC3">
              <w:rPr>
                <w:b/>
              </w:rPr>
              <w:fldChar w:fldCharType="separate"/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  <w:noProof/>
              </w:rPr>
              <w:t> </w:t>
            </w:r>
            <w:r w:rsidRPr="00A62DC3">
              <w:rPr>
                <w:b/>
              </w:rPr>
              <w:fldChar w:fldCharType="end"/>
            </w:r>
          </w:p>
        </w:tc>
        <w:tc>
          <w:tcPr>
            <w:tcW w:w="992" w:type="dxa"/>
            <w:gridSpan w:val="2"/>
            <w:vAlign w:val="center"/>
          </w:tcPr>
          <w:p w14:paraId="79755EA8" w14:textId="77777777" w:rsidR="00CA72E5" w:rsidRPr="00410951" w:rsidRDefault="00CA72E5" w:rsidP="00EF5233">
            <w:pPr>
              <w:keepNext w:val="0"/>
              <w:widowControl w:val="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A72E5" w:rsidRPr="008C109B" w14:paraId="350B7636" w14:textId="77777777" w:rsidTr="00E944FF">
        <w:trPr>
          <w:gridAfter w:val="1"/>
          <w:wAfter w:w="31" w:type="dxa"/>
          <w:trHeight w:val="113"/>
        </w:trPr>
        <w:tc>
          <w:tcPr>
            <w:tcW w:w="9636" w:type="dxa"/>
            <w:gridSpan w:val="6"/>
            <w:noWrap/>
            <w:tcMar>
              <w:left w:w="28" w:type="dxa"/>
            </w:tcMar>
            <w:vAlign w:val="center"/>
          </w:tcPr>
          <w:p w14:paraId="487113A5" w14:textId="77777777" w:rsidR="00CA72E5" w:rsidRPr="008C109B" w:rsidRDefault="00CA72E5" w:rsidP="00EF5233">
            <w:pPr>
              <w:keepNext w:val="0"/>
              <w:widowControl w:val="0"/>
            </w:pPr>
          </w:p>
        </w:tc>
      </w:tr>
      <w:tr w:rsidR="00CA72E5" w:rsidRPr="008C109B" w14:paraId="31EE6093" w14:textId="77777777" w:rsidTr="00E944FF">
        <w:trPr>
          <w:gridAfter w:val="1"/>
          <w:wAfter w:w="31" w:type="dxa"/>
          <w:trHeight w:val="113"/>
        </w:trPr>
        <w:tc>
          <w:tcPr>
            <w:tcW w:w="9636" w:type="dxa"/>
            <w:gridSpan w:val="6"/>
            <w:noWrap/>
            <w:tcMar>
              <w:left w:w="28" w:type="dxa"/>
            </w:tcMar>
            <w:vAlign w:val="center"/>
          </w:tcPr>
          <w:p w14:paraId="13C2C438" w14:textId="77777777" w:rsidR="00CA72E5" w:rsidRPr="008C109B" w:rsidRDefault="00CA72E5" w:rsidP="00EF5233">
            <w:pPr>
              <w:keepNext w:val="0"/>
              <w:widowControl w:val="0"/>
            </w:pPr>
          </w:p>
        </w:tc>
      </w:tr>
      <w:tr w:rsidR="00CA72E5" w:rsidRPr="008C109B" w14:paraId="75C6B278" w14:textId="77777777" w:rsidTr="00E944FF">
        <w:trPr>
          <w:gridAfter w:val="1"/>
          <w:wAfter w:w="31" w:type="dxa"/>
          <w:trHeight w:val="113"/>
        </w:trPr>
        <w:tc>
          <w:tcPr>
            <w:tcW w:w="9636" w:type="dxa"/>
            <w:gridSpan w:val="6"/>
            <w:noWrap/>
            <w:tcMar>
              <w:left w:w="28" w:type="dxa"/>
            </w:tcMar>
            <w:vAlign w:val="center"/>
          </w:tcPr>
          <w:p w14:paraId="20FBC524" w14:textId="77777777" w:rsidR="00CA72E5" w:rsidRPr="008C109B" w:rsidRDefault="00CA72E5" w:rsidP="00EF5233">
            <w:pPr>
              <w:keepNext w:val="0"/>
              <w:widowControl w:val="0"/>
            </w:pPr>
          </w:p>
        </w:tc>
      </w:tr>
      <w:tr w:rsidR="00CA72E5" w:rsidRPr="001C60F2" w14:paraId="03AABC6F" w14:textId="77777777" w:rsidTr="00E944FF">
        <w:trPr>
          <w:gridAfter w:val="1"/>
          <w:wAfter w:w="31" w:type="dxa"/>
          <w:trHeight w:val="284"/>
        </w:trPr>
        <w:tc>
          <w:tcPr>
            <w:tcW w:w="9636" w:type="dxa"/>
            <w:gridSpan w:val="6"/>
            <w:noWrap/>
            <w:tcMar>
              <w:left w:w="28" w:type="dxa"/>
            </w:tcMar>
          </w:tcPr>
          <w:p w14:paraId="62B98EDE" w14:textId="77777777" w:rsidR="00CA72E5" w:rsidRPr="00410951" w:rsidRDefault="00CA72E5" w:rsidP="00EF5233">
            <w:pPr>
              <w:pStyle w:val="berschrift1"/>
              <w:keepNext w:val="0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CA72E5" w:rsidRPr="001C60F2" w14:paraId="42249F89" w14:textId="77777777" w:rsidTr="00E944FF">
        <w:trPr>
          <w:gridAfter w:val="1"/>
          <w:wAfter w:w="31" w:type="dxa"/>
          <w:trHeight w:val="744"/>
        </w:trPr>
        <w:tc>
          <w:tcPr>
            <w:tcW w:w="9636" w:type="dxa"/>
            <w:gridSpan w:val="6"/>
            <w:noWrap/>
            <w:tcMar>
              <w:left w:w="28" w:type="dxa"/>
            </w:tcMar>
            <w:vAlign w:val="center"/>
          </w:tcPr>
          <w:p w14:paraId="480BA360" w14:textId="77777777" w:rsidR="00CA72E5" w:rsidRDefault="00CA72E5" w:rsidP="00EF5233">
            <w:pPr>
              <w:pStyle w:val="AnstrichTabelle"/>
              <w:keepNext w:val="0"/>
              <w:widowControl w:val="0"/>
              <w:numPr>
                <w:ilvl w:val="0"/>
                <w:numId w:val="29"/>
              </w:numPr>
              <w:tabs>
                <w:tab w:val="clear" w:pos="170"/>
                <w:tab w:val="left" w:pos="0"/>
              </w:tabs>
              <w:spacing w:after="0"/>
              <w:ind w:left="527" w:hanging="357"/>
              <w:jc w:val="left"/>
            </w:pP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L/B), Ausgabe 2003</w:t>
            </w:r>
            <w:r w:rsidRPr="001C60F2">
              <w:t>,</w:t>
            </w:r>
          </w:p>
          <w:p w14:paraId="0187646F" w14:textId="77777777" w:rsidR="00CA72E5" w:rsidRPr="001C60F2" w:rsidRDefault="00CA72E5" w:rsidP="00EF5233">
            <w:pPr>
              <w:pStyle w:val="AnstrichTabelle"/>
              <w:keepNext w:val="0"/>
              <w:widowControl w:val="0"/>
              <w:numPr>
                <w:ilvl w:val="0"/>
                <w:numId w:val="29"/>
              </w:numPr>
              <w:tabs>
                <w:tab w:val="clear" w:pos="170"/>
                <w:tab w:val="left" w:pos="0"/>
              </w:tabs>
              <w:spacing w:after="0"/>
              <w:ind w:left="527" w:hanging="357"/>
              <w:jc w:val="left"/>
            </w:pPr>
            <w:r>
              <w:t>Unterlagen gem. Aufforderung zur Angebotsabgabe, Anlagen – Teil B</w:t>
            </w:r>
          </w:p>
        </w:tc>
      </w:tr>
      <w:tr w:rsidR="00CA72E5" w:rsidRPr="001C60F2" w14:paraId="14B671C9" w14:textId="77777777" w:rsidTr="00EF5233">
        <w:trPr>
          <w:gridAfter w:val="1"/>
          <w:wAfter w:w="31" w:type="dxa"/>
          <w:trHeight w:val="80"/>
        </w:trPr>
        <w:tc>
          <w:tcPr>
            <w:tcW w:w="9636" w:type="dxa"/>
            <w:gridSpan w:val="6"/>
            <w:noWrap/>
            <w:tcMar>
              <w:left w:w="28" w:type="dxa"/>
            </w:tcMar>
            <w:vAlign w:val="center"/>
          </w:tcPr>
          <w:p w14:paraId="1364950B" w14:textId="77777777" w:rsidR="00CA72E5" w:rsidRPr="00313AF0" w:rsidRDefault="00CA72E5" w:rsidP="00EF5233">
            <w:pPr>
              <w:keepNext w:val="0"/>
              <w:widowControl w:val="0"/>
            </w:pPr>
          </w:p>
        </w:tc>
      </w:tr>
      <w:tr w:rsidR="00CA72E5" w:rsidRPr="001C60F2" w14:paraId="230ECF6E" w14:textId="77777777" w:rsidTr="00313AF0">
        <w:trPr>
          <w:gridAfter w:val="1"/>
          <w:wAfter w:w="31" w:type="dxa"/>
          <w:trHeight w:val="319"/>
        </w:trPr>
        <w:tc>
          <w:tcPr>
            <w:tcW w:w="9636" w:type="dxa"/>
            <w:gridSpan w:val="6"/>
            <w:noWrap/>
            <w:tcMar>
              <w:left w:w="28" w:type="dxa"/>
            </w:tcMar>
            <w:vAlign w:val="center"/>
          </w:tcPr>
          <w:p w14:paraId="4B51FAC9" w14:textId="77777777" w:rsidR="00CA72E5" w:rsidRPr="00313AF0" w:rsidRDefault="00CA72E5" w:rsidP="00EF5233">
            <w:pPr>
              <w:keepNext w:val="0"/>
              <w:widowControl w:val="0"/>
            </w:pPr>
          </w:p>
        </w:tc>
      </w:tr>
      <w:bookmarkStart w:id="4" w:name="Kontrollkästchen1"/>
      <w:tr w:rsidR="00CA72E5" w:rsidRPr="00973D97" w14:paraId="796B224B" w14:textId="77777777" w:rsidTr="00E944FF">
        <w:trPr>
          <w:gridAfter w:val="1"/>
          <w:wAfter w:w="31" w:type="dxa"/>
          <w:cantSplit/>
          <w:trHeight w:val="284"/>
        </w:trPr>
        <w:tc>
          <w:tcPr>
            <w:tcW w:w="9636" w:type="dxa"/>
            <w:gridSpan w:val="6"/>
            <w:noWrap/>
            <w:tcMar>
              <w:left w:w="28" w:type="dxa"/>
            </w:tcMar>
            <w:vAlign w:val="bottom"/>
          </w:tcPr>
          <w:p w14:paraId="3637EBA2" w14:textId="77777777" w:rsidR="00CA72E5" w:rsidRDefault="00CA72E5" w:rsidP="00EF5233">
            <w:pPr>
              <w:pStyle w:val="berschrift1"/>
              <w:keepNext w:val="0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  <w:bookmarkEnd w:id="4"/>
            <w:r>
              <w:t xml:space="preserve"> </w:t>
            </w:r>
            <w:r w:rsidRPr="006817F3">
              <w:t>Ich bin/Wir sind für die zu vergebende Leistung präqualifiziert und im Präqualifikations-verzeichnis eingetragen unter Nummer:</w:t>
            </w:r>
          </w:p>
          <w:p w14:paraId="1A5787DC" w14:textId="77777777" w:rsidR="00CA72E5" w:rsidRDefault="00CA72E5" w:rsidP="00EF5233">
            <w:pPr>
              <w:keepNext w:val="0"/>
              <w:widowControl w:val="0"/>
            </w:pPr>
          </w:p>
          <w:tbl>
            <w:tblPr>
              <w:tblStyle w:val="Tabellenraster"/>
              <w:tblW w:w="8954" w:type="dxa"/>
              <w:tblInd w:w="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3062"/>
              <w:gridCol w:w="1474"/>
              <w:gridCol w:w="3284"/>
            </w:tblGrid>
            <w:tr w:rsidR="00CA72E5" w14:paraId="10FBA4AC" w14:textId="77777777" w:rsidTr="00313AF0"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B03CCE1" w14:textId="77777777" w:rsidR="00CA72E5" w:rsidRDefault="00CA72E5" w:rsidP="00EF5233">
                  <w:pPr>
                    <w:keepNext w:val="0"/>
                    <w:widowControl w:val="0"/>
                  </w:pPr>
                  <w:r>
                    <w:t>PQ-Stelle:</w:t>
                  </w:r>
                </w:p>
              </w:tc>
              <w:tc>
                <w:tcPr>
                  <w:tcW w:w="30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BD791EE" w14:textId="77777777" w:rsidR="00CA72E5" w:rsidRDefault="00CA72E5" w:rsidP="00EF5233">
                  <w:pPr>
                    <w:keepNext w:val="0"/>
                    <w:widowControl w:val="0"/>
                  </w:pPr>
                  <w:r>
                    <w:rPr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147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8062829" w14:textId="77777777" w:rsidR="00CA72E5" w:rsidRDefault="00CA72E5" w:rsidP="00EF5233">
                  <w:pPr>
                    <w:keepNext w:val="0"/>
                    <w:widowControl w:val="0"/>
                  </w:pPr>
                  <w:r>
                    <w:t>PQ-Nummer:</w:t>
                  </w:r>
                </w:p>
              </w:tc>
              <w:tc>
                <w:tcPr>
                  <w:tcW w:w="3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F3F786D" w14:textId="77777777" w:rsidR="00CA72E5" w:rsidRDefault="00CA72E5" w:rsidP="00EF5233">
                  <w:pPr>
                    <w:keepNext w:val="0"/>
                    <w:widowControl w:val="0"/>
                  </w:pPr>
                  <w:r>
                    <w:rPr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</w:rPr>
                    <w:fldChar w:fldCharType="end"/>
                  </w:r>
                </w:p>
              </w:tc>
            </w:tr>
            <w:tr w:rsidR="00CA72E5" w14:paraId="41B0931B" w14:textId="77777777" w:rsidTr="00313AF0"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0E9215E" w14:textId="77777777" w:rsidR="00CA72E5" w:rsidRDefault="00CA72E5" w:rsidP="00EF5233">
                  <w:pPr>
                    <w:keepNext w:val="0"/>
                    <w:widowControl w:val="0"/>
                  </w:pPr>
                  <w:r>
                    <w:t>PQ-Stelle:</w:t>
                  </w:r>
                </w:p>
              </w:tc>
              <w:tc>
                <w:tcPr>
                  <w:tcW w:w="30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AB1E68C" w14:textId="77777777" w:rsidR="00CA72E5" w:rsidRDefault="00CA72E5" w:rsidP="00EF5233">
                  <w:pPr>
                    <w:keepNext w:val="0"/>
                    <w:widowControl w:val="0"/>
                  </w:pPr>
                  <w:r>
                    <w:rPr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147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5E642B5" w14:textId="77777777" w:rsidR="00CA72E5" w:rsidRDefault="00CA72E5" w:rsidP="00EF5233">
                  <w:pPr>
                    <w:keepNext w:val="0"/>
                    <w:widowControl w:val="0"/>
                  </w:pPr>
                  <w:r>
                    <w:t>PQ-Nummer:</w:t>
                  </w:r>
                </w:p>
              </w:tc>
              <w:tc>
                <w:tcPr>
                  <w:tcW w:w="328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D99D5EB" w14:textId="77777777" w:rsidR="00CA72E5" w:rsidRDefault="00CA72E5" w:rsidP="00EF5233">
                  <w:pPr>
                    <w:keepNext w:val="0"/>
                    <w:widowControl w:val="0"/>
                  </w:pPr>
                  <w:r>
                    <w:rPr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  <w:noProof/>
                    </w:rPr>
                    <w:t> </w:t>
                  </w:r>
                  <w:r>
                    <w:rPr>
                      <w:b/>
                    </w:rPr>
                    <w:fldChar w:fldCharType="end"/>
                  </w:r>
                </w:p>
              </w:tc>
            </w:tr>
            <w:tr w:rsidR="00CA72E5" w14:paraId="4CE7C3A9" w14:textId="77777777" w:rsidTr="00313AF0"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83AAB" w14:textId="77777777" w:rsidR="00CA72E5" w:rsidRDefault="00CA72E5" w:rsidP="00EF5233">
                  <w:pPr>
                    <w:keepNext w:val="0"/>
                    <w:widowControl w:val="0"/>
                  </w:pPr>
                </w:p>
              </w:tc>
              <w:tc>
                <w:tcPr>
                  <w:tcW w:w="30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F6D05" w14:textId="77777777" w:rsidR="00CA72E5" w:rsidRDefault="00CA72E5" w:rsidP="00EF5233">
                  <w:pPr>
                    <w:keepNext w:val="0"/>
                    <w:widowControl w:val="0"/>
                    <w:rPr>
                      <w:b/>
                    </w:rPr>
                  </w:pPr>
                </w:p>
              </w:tc>
              <w:tc>
                <w:tcPr>
                  <w:tcW w:w="14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60374" w14:textId="77777777" w:rsidR="00CA72E5" w:rsidRDefault="00CA72E5" w:rsidP="00EF5233">
                  <w:pPr>
                    <w:keepNext w:val="0"/>
                    <w:widowControl w:val="0"/>
                  </w:pPr>
                </w:p>
              </w:tc>
              <w:tc>
                <w:tcPr>
                  <w:tcW w:w="3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F3A2E" w14:textId="77777777" w:rsidR="00CA72E5" w:rsidRDefault="00CA72E5" w:rsidP="00EF5233">
                  <w:pPr>
                    <w:keepNext w:val="0"/>
                    <w:widowControl w:val="0"/>
                    <w:rPr>
                      <w:b/>
                    </w:rPr>
                  </w:pPr>
                </w:p>
              </w:tc>
            </w:tr>
            <w:tr w:rsidR="00CA72E5" w14:paraId="4A907937" w14:textId="77777777" w:rsidTr="00313AF0">
              <w:tc>
                <w:tcPr>
                  <w:tcW w:w="895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A1923" w14:textId="77777777" w:rsidR="00CA72E5" w:rsidRDefault="00CA72E5" w:rsidP="00EF5233">
                  <w:pPr>
                    <w:keepNext w:val="0"/>
                    <w:widowControl w:val="0"/>
                    <w:ind w:left="176" w:hanging="284"/>
                  </w:pPr>
                  <w: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1B347B">
                    <w:fldChar w:fldCharType="separate"/>
                  </w:r>
                  <w:r>
                    <w:fldChar w:fldCharType="end"/>
                  </w:r>
                  <w:r>
                    <w:t xml:space="preserve"> Mein Unternehmen ist ein kleines oder mittleres Unternehmen – KMU </w:t>
                  </w:r>
                </w:p>
                <w:p w14:paraId="3A93938E" w14:textId="43136E91" w:rsidR="00CA72E5" w:rsidRPr="00EF5233" w:rsidRDefault="00CA72E5" w:rsidP="00EF5233">
                  <w:pPr>
                    <w:keepNext w:val="0"/>
                    <w:widowControl w:val="0"/>
                    <w:ind w:left="176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sz w:val="16"/>
                      <w:szCs w:val="16"/>
                    </w:rPr>
                    <w:t xml:space="preserve">(&lt; 250 Beschäftigte und </w:t>
                  </w:r>
                  <w:r>
                    <w:rPr>
                      <w:rFonts w:cs="Arial"/>
                      <w:sz w:val="16"/>
                      <w:szCs w:val="16"/>
                    </w:rPr>
                    <w:t>≤</w:t>
                  </w:r>
                  <w:r>
                    <w:rPr>
                      <w:sz w:val="16"/>
                      <w:szCs w:val="16"/>
                    </w:rPr>
                    <w:t xml:space="preserve"> 50 Mio Euro Jahresumsatz bzw.  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≤ </w:t>
                  </w:r>
                  <w:r>
                    <w:rPr>
                      <w:sz w:val="16"/>
                      <w:szCs w:val="16"/>
                    </w:rPr>
                    <w:t>43 Mio Jahresbilanzsumme)</w:t>
                  </w:r>
                  <w:r>
                    <w:rPr>
                      <w:rStyle w:val="Funotenzeichen"/>
                      <w:szCs w:val="24"/>
                    </w:rPr>
                    <w:footnoteReference w:customMarkFollows="1" w:id="3"/>
                    <w:t>4</w:t>
                  </w:r>
                </w:p>
              </w:tc>
            </w:tr>
          </w:tbl>
          <w:p w14:paraId="23870986" w14:textId="77777777" w:rsidR="00CA72E5" w:rsidRDefault="00CA72E5" w:rsidP="00EF5233">
            <w:pPr>
              <w:keepNext w:val="0"/>
              <w:widowControl w:val="0"/>
              <w:ind w:firstLine="567"/>
            </w:pPr>
          </w:p>
          <w:p w14:paraId="0E852BA8" w14:textId="77777777" w:rsidR="00CA72E5" w:rsidRDefault="00CA72E5" w:rsidP="00EF5233">
            <w:pPr>
              <w:keepNext w:val="0"/>
              <w:widowControl w:val="0"/>
              <w:ind w:firstLine="567"/>
            </w:pPr>
          </w:p>
          <w:p w14:paraId="25E87492" w14:textId="77777777" w:rsidR="00CA72E5" w:rsidRDefault="00CA72E5" w:rsidP="00EF5233">
            <w:pPr>
              <w:pStyle w:val="berschrift1"/>
              <w:keepNext w:val="0"/>
            </w:pPr>
            <w:r>
              <w:t>Ich/Wir erkläre(n), dass</w:t>
            </w:r>
          </w:p>
          <w:p w14:paraId="61CCC2C7" w14:textId="77777777" w:rsidR="00CA72E5" w:rsidRDefault="00CA72E5" w:rsidP="00EF5233">
            <w:pPr>
              <w:keepNext w:val="0"/>
              <w:widowControl w:val="0"/>
              <w:ind w:left="567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  <w:r>
              <w:t xml:space="preserve"> ich/wir alle Leistungen im eigenen Betrieb ausführen werde(n).</w:t>
            </w:r>
          </w:p>
          <w:p w14:paraId="07593FE9" w14:textId="77777777" w:rsidR="00CA72E5" w:rsidRDefault="00CA72E5" w:rsidP="00EF5233">
            <w:pPr>
              <w:keepNext w:val="0"/>
              <w:widowControl w:val="0"/>
              <w:ind w:left="567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B347B">
              <w:fldChar w:fldCharType="separate"/>
            </w:r>
            <w:r>
              <w:fldChar w:fldCharType="end"/>
            </w:r>
            <w:r>
              <w:t xml:space="preserve"> ich/wir die Leistungen, die nicht im Verzeichnis Nachunternehmerleistungen bzw. Verzeichnis der Leistungen/Kapazitäten anderer Unternehmer aufgeführt sind, im eigenen Betrieb ausführen werde(n).</w:t>
            </w:r>
          </w:p>
          <w:p w14:paraId="05F58B8A" w14:textId="77777777" w:rsidR="00CA72E5" w:rsidRDefault="00CA72E5" w:rsidP="00EF5233">
            <w:pPr>
              <w:keepNext w:val="0"/>
              <w:widowControl w:val="0"/>
            </w:pPr>
          </w:p>
          <w:p w14:paraId="6BD58563" w14:textId="77777777" w:rsidR="00CA72E5" w:rsidRPr="00666F19" w:rsidRDefault="00CA72E5" w:rsidP="00EF5233">
            <w:pPr>
              <w:pStyle w:val="berschrift1"/>
              <w:keepNext w:val="0"/>
              <w:numPr>
                <w:ilvl w:val="0"/>
                <w:numId w:val="0"/>
              </w:numPr>
            </w:pPr>
          </w:p>
        </w:tc>
      </w:tr>
      <w:tr w:rsidR="00CA72E5" w:rsidRPr="00973D97" w14:paraId="571AE98F" w14:textId="77777777" w:rsidTr="00E944FF">
        <w:trPr>
          <w:gridAfter w:val="1"/>
          <w:wAfter w:w="31" w:type="dxa"/>
          <w:cantSplit/>
          <w:trHeight w:val="284"/>
        </w:trPr>
        <w:tc>
          <w:tcPr>
            <w:tcW w:w="9636" w:type="dxa"/>
            <w:gridSpan w:val="6"/>
            <w:noWrap/>
            <w:tcMar>
              <w:left w:w="28" w:type="dxa"/>
            </w:tcMar>
            <w:vAlign w:val="bottom"/>
          </w:tcPr>
          <w:p w14:paraId="1E0F96DA" w14:textId="77777777" w:rsidR="00CA72E5" w:rsidRDefault="00CA72E5" w:rsidP="00EF5233">
            <w:pPr>
              <w:pStyle w:val="berschrift1"/>
              <w:keepNext w:val="0"/>
              <w:pageBreakBefore/>
            </w:pPr>
            <w:r w:rsidRPr="00666F19">
              <w:lastRenderedPageBreak/>
              <w:t>Ich/Wir erkläre(n), dass</w:t>
            </w:r>
          </w:p>
        </w:tc>
      </w:tr>
      <w:tr w:rsidR="00CA72E5" w:rsidRPr="001C60F2" w14:paraId="0953966F" w14:textId="77777777" w:rsidTr="00E944FF">
        <w:trPr>
          <w:gridAfter w:val="1"/>
          <w:wAfter w:w="31" w:type="dxa"/>
          <w:trHeight w:val="3910"/>
        </w:trPr>
        <w:tc>
          <w:tcPr>
            <w:tcW w:w="9636" w:type="dxa"/>
            <w:gridSpan w:val="6"/>
            <w:noWrap/>
            <w:tcMar>
              <w:left w:w="28" w:type="dxa"/>
            </w:tcMar>
            <w:vAlign w:val="center"/>
          </w:tcPr>
          <w:p w14:paraId="3E7EEDEA" w14:textId="77777777" w:rsidR="00CA72E5" w:rsidRDefault="00CA72E5" w:rsidP="00EF5233">
            <w:pPr>
              <w:keepNext w:val="0"/>
              <w:widowControl w:val="0"/>
              <w:jc w:val="right"/>
            </w:pPr>
          </w:p>
          <w:p w14:paraId="2679F11E" w14:textId="77777777" w:rsidR="00CA72E5" w:rsidRPr="001C60F2" w:rsidRDefault="00CA72E5" w:rsidP="00EF5233">
            <w:pPr>
              <w:pStyle w:val="Listenabsatz"/>
              <w:keepNext w:val="0"/>
              <w:widowControl w:val="0"/>
              <w:numPr>
                <w:ilvl w:val="0"/>
                <w:numId w:val="29"/>
              </w:num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  <w:p w14:paraId="2F23CDD6" w14:textId="54B61F79" w:rsidR="00CA72E5" w:rsidRPr="00B739CD" w:rsidRDefault="00CA72E5" w:rsidP="00EF5233">
            <w:pPr>
              <w:pStyle w:val="Listenabsatz"/>
              <w:keepNext w:val="0"/>
              <w:widowControl w:val="0"/>
              <w:numPr>
                <w:ilvl w:val="0"/>
                <w:numId w:val="29"/>
              </w:numPr>
              <w:jc w:val="left"/>
            </w:pPr>
            <w:r w:rsidRPr="00666F19">
              <w:t>ich/wir de</w:t>
            </w:r>
            <w:r>
              <w:t>n</w:t>
            </w:r>
            <w:r w:rsidRPr="00666F19">
              <w:t xml:space="preserve"> Wortlaut de</w:t>
            </w:r>
            <w:r>
              <w:t>r</w:t>
            </w:r>
            <w:r w:rsidRPr="00666F19">
              <w:t xml:space="preserve"> vom Auftraggeber verfassten </w:t>
            </w:r>
            <w:r>
              <w:t xml:space="preserve">Langfassung des </w:t>
            </w:r>
            <w:r w:rsidRPr="00666F19">
              <w:t>Leistungsverzeichnisses als alleinverbindlich anerkenne(n)</w:t>
            </w:r>
            <w:r>
              <w:t>.</w:t>
            </w:r>
          </w:p>
          <w:p w14:paraId="0B9C5E97" w14:textId="77777777" w:rsidR="00CA72E5" w:rsidRPr="001C60F2" w:rsidRDefault="00CA72E5" w:rsidP="00EF5233">
            <w:pPr>
              <w:pStyle w:val="Listenabsatz"/>
              <w:keepNext w:val="0"/>
              <w:widowControl w:val="0"/>
              <w:numPr>
                <w:ilvl w:val="0"/>
                <w:numId w:val="29"/>
              </w:numPr>
              <w:tabs>
                <w:tab w:val="left" w:pos="0"/>
              </w:tabs>
              <w:jc w:val="left"/>
            </w:pPr>
            <w:r w:rsidRPr="009576E4">
              <w:rPr>
                <w:rFonts w:cs="Arial"/>
              </w:rPr>
              <w:t>mir/uns zugegangene Änderungen der Vergabeunterlagen Gegenstand meines/unseres Ange</w:t>
            </w:r>
            <w:r w:rsidRPr="009576E4">
              <w:rPr>
                <w:rFonts w:cs="Arial"/>
              </w:rPr>
              <w:softHyphen/>
              <w:t>botes sind.</w:t>
            </w:r>
          </w:p>
          <w:p w14:paraId="08E58427" w14:textId="77777777" w:rsidR="00CA72E5" w:rsidRPr="009576E4" w:rsidRDefault="00CA72E5" w:rsidP="00EF5233">
            <w:pPr>
              <w:pStyle w:val="Listenabsatz"/>
              <w:keepNext w:val="0"/>
              <w:widowControl w:val="0"/>
              <w:numPr>
                <w:ilvl w:val="0"/>
                <w:numId w:val="29"/>
              </w:numPr>
              <w:jc w:val="left"/>
            </w:pPr>
            <w:r w:rsidRPr="00666F19"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</w:t>
            </w:r>
            <w:r>
              <w:t>.</w:t>
            </w:r>
          </w:p>
          <w:p w14:paraId="680B6F9B" w14:textId="77777777" w:rsidR="00CA72E5" w:rsidRPr="001C60F2" w:rsidRDefault="00CA72E5" w:rsidP="00EF5233">
            <w:pPr>
              <w:pStyle w:val="Listenabsatz"/>
              <w:keepNext w:val="0"/>
              <w:widowControl w:val="0"/>
              <w:numPr>
                <w:ilvl w:val="0"/>
                <w:numId w:val="29"/>
              </w:numPr>
              <w:tabs>
                <w:tab w:val="left" w:pos="0"/>
              </w:tabs>
              <w:jc w:val="left"/>
            </w:pPr>
            <w:r>
              <w:t>falls</w:t>
            </w:r>
            <w:r w:rsidRPr="00666F19">
              <w:t xml:space="preserve"> von mir/uns mehrere Nebenangebote abgegeben wurden, mein</w:t>
            </w:r>
            <w:r>
              <w:t>/unser</w:t>
            </w:r>
            <w:r w:rsidRPr="00666F19">
              <w:t xml:space="preserve"> Angebot auch </w:t>
            </w:r>
            <w:r>
              <w:t xml:space="preserve">die </w:t>
            </w:r>
            <w:r w:rsidRPr="00666F19">
              <w:t>K</w:t>
            </w:r>
            <w:r>
              <w:t>umulation</w:t>
            </w:r>
            <w:r w:rsidRPr="00666F19">
              <w:t xml:space="preserve"> der Nebenangebote</w:t>
            </w:r>
            <w:r>
              <w:t xml:space="preserve">, die sich nicht gegenseitig ausschließen, </w:t>
            </w:r>
            <w:r w:rsidRPr="00666F19">
              <w:t>umfasst</w:t>
            </w:r>
            <w:r>
              <w:t>.</w:t>
            </w:r>
          </w:p>
          <w:p w14:paraId="19C58A4B" w14:textId="77777777" w:rsidR="00CA72E5" w:rsidRDefault="00CA72E5" w:rsidP="00EF5233">
            <w:pPr>
              <w:pStyle w:val="Listenabsatz"/>
              <w:keepNext w:val="0"/>
              <w:widowControl w:val="0"/>
              <w:numPr>
                <w:ilvl w:val="0"/>
                <w:numId w:val="29"/>
              </w:num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  <w:p w14:paraId="4A5711D3" w14:textId="77777777" w:rsidR="00CA72E5" w:rsidRDefault="00CA72E5" w:rsidP="00EF5233">
            <w:pPr>
              <w:pStyle w:val="Listenabsatz"/>
              <w:keepNext w:val="0"/>
              <w:widowControl w:val="0"/>
              <w:tabs>
                <w:tab w:val="left" w:pos="0"/>
              </w:tabs>
              <w:ind w:left="530"/>
              <w:jc w:val="left"/>
            </w:pPr>
          </w:p>
        </w:tc>
      </w:tr>
      <w:tr w:rsidR="00CA72E5" w:rsidRPr="00410951" w14:paraId="3DAD07A2" w14:textId="77777777" w:rsidTr="00E944FF">
        <w:trPr>
          <w:gridAfter w:val="1"/>
          <w:wAfter w:w="31" w:type="dxa"/>
          <w:cantSplit/>
          <w:trHeight w:val="284"/>
        </w:trPr>
        <w:tc>
          <w:tcPr>
            <w:tcW w:w="963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BEDE70" w14:textId="77777777" w:rsidR="00CA72E5" w:rsidRDefault="00CA72E5" w:rsidP="00EF5233">
            <w:pPr>
              <w:keepNext w:val="0"/>
              <w:widowControl w:val="0"/>
              <w:jc w:val="left"/>
            </w:pPr>
            <w:r>
              <w:t>Unterschrift (bei schriftlichem Angebot)</w:t>
            </w:r>
          </w:p>
          <w:p w14:paraId="43685EC8" w14:textId="77777777" w:rsidR="00CA72E5" w:rsidRDefault="00CA72E5" w:rsidP="00EF5233">
            <w:pPr>
              <w:keepNext w:val="0"/>
              <w:widowControl w:val="0"/>
              <w:jc w:val="left"/>
            </w:pPr>
          </w:p>
          <w:p w14:paraId="1608EE4F" w14:textId="77777777" w:rsidR="00CA72E5" w:rsidRDefault="00CA72E5" w:rsidP="00EF5233">
            <w:pPr>
              <w:keepNext w:val="0"/>
              <w:widowControl w:val="0"/>
              <w:jc w:val="left"/>
            </w:pPr>
          </w:p>
          <w:p w14:paraId="6FAB0365" w14:textId="77777777" w:rsidR="00CA72E5" w:rsidRDefault="00CA72E5" w:rsidP="00EF5233">
            <w:pPr>
              <w:keepNext w:val="0"/>
              <w:widowControl w:val="0"/>
              <w:jc w:val="left"/>
            </w:pPr>
          </w:p>
          <w:p w14:paraId="0EAE2A76" w14:textId="77777777" w:rsidR="00CA72E5" w:rsidRPr="00DB7B3D" w:rsidRDefault="00CA72E5" w:rsidP="00EF5233">
            <w:pPr>
              <w:keepNext w:val="0"/>
              <w:widowControl w:val="0"/>
              <w:jc w:val="left"/>
              <w:rPr>
                <w:b/>
              </w:rPr>
            </w:pPr>
            <w:r w:rsidRPr="00DB7B3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7B3D">
              <w:rPr>
                <w:b/>
              </w:rPr>
              <w:instrText xml:space="preserve"> FORMTEXT </w:instrText>
            </w:r>
            <w:r w:rsidRPr="00DB7B3D">
              <w:rPr>
                <w:b/>
              </w:rPr>
            </w:r>
            <w:r w:rsidRPr="00DB7B3D">
              <w:rPr>
                <w:b/>
              </w:rPr>
              <w:fldChar w:fldCharType="separate"/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</w:rPr>
              <w:fldChar w:fldCharType="end"/>
            </w:r>
          </w:p>
          <w:p w14:paraId="4A9FB294" w14:textId="77777777" w:rsidR="00CA72E5" w:rsidRPr="00DB7B3D" w:rsidRDefault="00CA72E5" w:rsidP="00EF5233">
            <w:pPr>
              <w:keepNext w:val="0"/>
              <w:widowControl w:val="0"/>
              <w:jc w:val="left"/>
              <w:rPr>
                <w:b/>
              </w:rPr>
            </w:pPr>
            <w:r w:rsidRPr="00DB7B3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7B3D">
              <w:rPr>
                <w:b/>
              </w:rPr>
              <w:instrText xml:space="preserve"> FORMTEXT </w:instrText>
            </w:r>
            <w:r w:rsidRPr="00DB7B3D">
              <w:rPr>
                <w:b/>
              </w:rPr>
            </w:r>
            <w:r w:rsidRPr="00DB7B3D">
              <w:rPr>
                <w:b/>
              </w:rPr>
              <w:fldChar w:fldCharType="separate"/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</w:rPr>
              <w:fldChar w:fldCharType="end"/>
            </w:r>
          </w:p>
          <w:p w14:paraId="6B92BD11" w14:textId="77777777" w:rsidR="00CA72E5" w:rsidRPr="00DB7B3D" w:rsidRDefault="00CA72E5" w:rsidP="00EF5233">
            <w:pPr>
              <w:keepNext w:val="0"/>
              <w:widowControl w:val="0"/>
              <w:jc w:val="left"/>
              <w:rPr>
                <w:b/>
              </w:rPr>
            </w:pPr>
            <w:r w:rsidRPr="00DB7B3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7B3D">
              <w:rPr>
                <w:b/>
              </w:rPr>
              <w:instrText xml:space="preserve"> FORMTEXT </w:instrText>
            </w:r>
            <w:r w:rsidRPr="00DB7B3D">
              <w:rPr>
                <w:b/>
              </w:rPr>
            </w:r>
            <w:r w:rsidRPr="00DB7B3D">
              <w:rPr>
                <w:b/>
              </w:rPr>
              <w:fldChar w:fldCharType="separate"/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</w:rPr>
              <w:fldChar w:fldCharType="end"/>
            </w:r>
          </w:p>
          <w:p w14:paraId="776C2531" w14:textId="77777777" w:rsidR="00CA72E5" w:rsidRPr="00DB7B3D" w:rsidRDefault="00CA72E5" w:rsidP="00EF5233">
            <w:pPr>
              <w:keepNext w:val="0"/>
              <w:widowControl w:val="0"/>
              <w:jc w:val="left"/>
              <w:rPr>
                <w:b/>
              </w:rPr>
            </w:pPr>
            <w:r w:rsidRPr="00DB7B3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7B3D">
              <w:rPr>
                <w:b/>
              </w:rPr>
              <w:instrText xml:space="preserve"> FORMTEXT </w:instrText>
            </w:r>
            <w:r w:rsidRPr="00DB7B3D">
              <w:rPr>
                <w:b/>
              </w:rPr>
            </w:r>
            <w:r w:rsidRPr="00DB7B3D">
              <w:rPr>
                <w:b/>
              </w:rPr>
              <w:fldChar w:fldCharType="separate"/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</w:rPr>
              <w:fldChar w:fldCharType="end"/>
            </w:r>
          </w:p>
          <w:p w14:paraId="0ADBB7EC" w14:textId="77777777" w:rsidR="00CA72E5" w:rsidRPr="00DB7B3D" w:rsidRDefault="00CA72E5" w:rsidP="00EF5233">
            <w:pPr>
              <w:keepNext w:val="0"/>
              <w:widowControl w:val="0"/>
              <w:jc w:val="left"/>
              <w:rPr>
                <w:b/>
              </w:rPr>
            </w:pPr>
            <w:r w:rsidRPr="00DB7B3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B7B3D">
              <w:rPr>
                <w:b/>
              </w:rPr>
              <w:instrText xml:space="preserve"> FORMTEXT </w:instrText>
            </w:r>
            <w:r w:rsidRPr="00DB7B3D">
              <w:rPr>
                <w:b/>
              </w:rPr>
            </w:r>
            <w:r w:rsidRPr="00DB7B3D">
              <w:rPr>
                <w:b/>
              </w:rPr>
              <w:fldChar w:fldCharType="separate"/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  <w:noProof/>
              </w:rPr>
              <w:t> </w:t>
            </w:r>
            <w:r w:rsidRPr="00DB7B3D">
              <w:rPr>
                <w:b/>
              </w:rPr>
              <w:fldChar w:fldCharType="end"/>
            </w:r>
          </w:p>
          <w:p w14:paraId="2A2B9A99" w14:textId="77777777" w:rsidR="00CA72E5" w:rsidRDefault="00CA72E5" w:rsidP="00EF5233">
            <w:pPr>
              <w:keepNext w:val="0"/>
              <w:widowControl w:val="0"/>
              <w:jc w:val="left"/>
            </w:pPr>
          </w:p>
          <w:p w14:paraId="65D6AC75" w14:textId="77777777" w:rsidR="00CA72E5" w:rsidRDefault="00CA72E5" w:rsidP="00EF5233">
            <w:pPr>
              <w:keepNext w:val="0"/>
              <w:widowControl w:val="0"/>
              <w:jc w:val="left"/>
            </w:pPr>
          </w:p>
          <w:p w14:paraId="77A2EC47" w14:textId="77777777" w:rsidR="00CA72E5" w:rsidRDefault="00CA72E5" w:rsidP="00EF5233">
            <w:pPr>
              <w:keepNext w:val="0"/>
              <w:widowControl w:val="0"/>
              <w:jc w:val="left"/>
            </w:pPr>
          </w:p>
          <w:p w14:paraId="404F4F96" w14:textId="77777777" w:rsidR="00CA72E5" w:rsidRPr="00FA6D6C" w:rsidRDefault="00CA72E5" w:rsidP="00EF5233">
            <w:pPr>
              <w:keepNext w:val="0"/>
              <w:widowControl w:val="0"/>
              <w:jc w:val="left"/>
            </w:pPr>
          </w:p>
        </w:tc>
      </w:tr>
      <w:tr w:rsidR="00CA72E5" w:rsidRPr="00410951" w14:paraId="3F29D02A" w14:textId="77777777" w:rsidTr="00E944FF">
        <w:trPr>
          <w:gridAfter w:val="1"/>
          <w:wAfter w:w="31" w:type="dxa"/>
          <w:cantSplit/>
          <w:trHeight w:val="397"/>
        </w:trPr>
        <w:tc>
          <w:tcPr>
            <w:tcW w:w="963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0A9909" w14:textId="77777777" w:rsidR="00CA72E5" w:rsidRDefault="00CA72E5" w:rsidP="00EF5233">
            <w:pPr>
              <w:keepNext w:val="0"/>
              <w:widowControl w:val="0"/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9DB72C" w14:textId="77777777" w:rsidR="00CA72E5" w:rsidRPr="006D4883" w:rsidRDefault="00CA72E5" w:rsidP="00EF5233">
            <w:pPr>
              <w:pStyle w:val="Listenabsatz"/>
              <w:keepNext w:val="0"/>
              <w:widowControl w:val="0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4C890912" w14:textId="77777777" w:rsidR="00CA72E5" w:rsidRPr="006D4883" w:rsidRDefault="00CA72E5" w:rsidP="00EF5233">
            <w:pPr>
              <w:pStyle w:val="Listenabsatz"/>
              <w:keepNext w:val="0"/>
              <w:widowControl w:val="0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 </w:t>
            </w:r>
          </w:p>
          <w:p w14:paraId="402DDB92" w14:textId="77777777" w:rsidR="00CA72E5" w:rsidRPr="006D4883" w:rsidRDefault="00CA72E5" w:rsidP="00EF5233">
            <w:pPr>
              <w:pStyle w:val="Listenabsatz"/>
              <w:keepNext w:val="0"/>
              <w:widowControl w:val="0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signiert/mit elektronischem Siegel versehen werden muss, </w:t>
            </w:r>
            <w:r w:rsidRPr="006D4883">
              <w:rPr>
                <w:b/>
                <w:bCs/>
              </w:rPr>
              <w:t>nicht wie vorgegeben signiert</w:t>
            </w:r>
            <w:r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3A4D3653" w14:textId="77777777" w:rsidR="00CA72E5" w:rsidRPr="00807C7E" w:rsidRDefault="00CA72E5" w:rsidP="00EF5233">
            <w:pPr>
              <w:keepNext w:val="0"/>
              <w:widowControl w:val="0"/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4223B612" w14:textId="77777777" w:rsidR="00140608" w:rsidRPr="00635A4E" w:rsidRDefault="00140608">
      <w:pPr>
        <w:rPr>
          <w:sz w:val="12"/>
          <w:szCs w:val="12"/>
        </w:rPr>
      </w:pPr>
    </w:p>
    <w:sectPr w:rsidR="00140608" w:rsidRPr="00635A4E" w:rsidSect="00473D23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D5C3F" w14:textId="77777777" w:rsidR="00661E6F" w:rsidRDefault="00661E6F">
      <w:r>
        <w:separator/>
      </w:r>
    </w:p>
    <w:p w14:paraId="4A08960F" w14:textId="77777777" w:rsidR="00661E6F" w:rsidRDefault="00661E6F"/>
    <w:p w14:paraId="467187A1" w14:textId="77777777" w:rsidR="00661E6F" w:rsidRDefault="00661E6F"/>
  </w:endnote>
  <w:endnote w:type="continuationSeparator" w:id="0">
    <w:p w14:paraId="4C6F84D4" w14:textId="77777777" w:rsidR="00661E6F" w:rsidRDefault="00661E6F">
      <w:r>
        <w:continuationSeparator/>
      </w:r>
    </w:p>
    <w:p w14:paraId="6D4785AA" w14:textId="77777777" w:rsidR="00661E6F" w:rsidRDefault="00661E6F"/>
    <w:p w14:paraId="6BDFC3FD" w14:textId="77777777" w:rsidR="00661E6F" w:rsidRDefault="00661E6F"/>
  </w:endnote>
  <w:endnote w:type="continuationNotice" w:id="1">
    <w:p w14:paraId="6D5DCE01" w14:textId="77777777" w:rsidR="00661E6F" w:rsidRDefault="00661E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F364C" w:rsidRPr="00D6072E" w14:paraId="1D5E4F3B" w14:textId="77777777" w:rsidTr="00485D27">
      <w:trPr>
        <w:cantSplit/>
        <w:trHeight w:hRule="exact" w:val="397"/>
      </w:trPr>
      <w:tc>
        <w:tcPr>
          <w:tcW w:w="147" w:type="dxa"/>
          <w:vAlign w:val="center"/>
        </w:tcPr>
        <w:p w14:paraId="5DE0CB34" w14:textId="77777777" w:rsidR="00EF364C" w:rsidRPr="00D6072E" w:rsidRDefault="00EF364C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3E078CA" w14:textId="77777777" w:rsidR="00EF364C" w:rsidRPr="00D6072E" w:rsidRDefault="00661E6F" w:rsidP="00D6072E">
          <w:pPr>
            <w:jc w:val="center"/>
            <w:rPr>
              <w:b/>
              <w:sz w:val="16"/>
              <w:szCs w:val="16"/>
            </w:rPr>
          </w:pPr>
          <w:r w:rsidRPr="00661E6F"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4EF088" wp14:editId="746E634D">
                <wp:extent cx="361950" cy="25717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 1" descr="Bundesadler mit VHB-Schriftzug zur Identifizierung als Formblatt des Vergabe- und Vertragshandbuches für Baumaßnahmen des Bundes" title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5868A44" w14:textId="77777777" w:rsidR="00EF364C" w:rsidRPr="00D6072E" w:rsidRDefault="00EF364C" w:rsidP="00A461FA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2017 - Stand 2019</w:t>
          </w:r>
        </w:p>
      </w:tc>
      <w:tc>
        <w:tcPr>
          <w:tcW w:w="1440" w:type="dxa"/>
          <w:vAlign w:val="center"/>
        </w:tcPr>
        <w:p w14:paraId="357324FA" w14:textId="77777777" w:rsidR="00EF364C" w:rsidRPr="00D6072E" w:rsidRDefault="00EF364C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1C21AA">
            <w:rPr>
              <w:rFonts w:cs="Arial"/>
              <w:b/>
              <w:sz w:val="16"/>
              <w:szCs w:val="16"/>
            </w:rPr>
            <w:t xml:space="preserve">Seite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5C19FA">
            <w:rPr>
              <w:rFonts w:cs="Arial"/>
              <w:b/>
              <w:noProof/>
              <w:sz w:val="16"/>
              <w:szCs w:val="16"/>
            </w:rPr>
            <w:t>3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  <w:r w:rsidRPr="001C21AA">
            <w:rPr>
              <w:rFonts w:cs="Arial"/>
              <w:b/>
              <w:sz w:val="16"/>
              <w:szCs w:val="16"/>
            </w:rPr>
            <w:t xml:space="preserve"> von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5C19FA">
            <w:rPr>
              <w:rFonts w:cs="Arial"/>
              <w:b/>
              <w:noProof/>
              <w:sz w:val="16"/>
              <w:szCs w:val="16"/>
            </w:rPr>
            <w:t>3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46125E0E" w14:textId="77777777" w:rsidR="00EF364C" w:rsidRPr="00551B7B" w:rsidRDefault="00EF364C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B012" w14:textId="77777777" w:rsidR="00661E6F" w:rsidRDefault="00661E6F" w:rsidP="00026D23">
      <w:r>
        <w:separator/>
      </w:r>
    </w:p>
  </w:footnote>
  <w:footnote w:type="continuationSeparator" w:id="0">
    <w:p w14:paraId="20D65FE0" w14:textId="77777777" w:rsidR="00661E6F" w:rsidRDefault="00661E6F">
      <w:r>
        <w:continuationSeparator/>
      </w:r>
    </w:p>
    <w:p w14:paraId="5B28E6A5" w14:textId="77777777" w:rsidR="00661E6F" w:rsidRDefault="00661E6F"/>
    <w:p w14:paraId="4B2532B7" w14:textId="77777777" w:rsidR="00661E6F" w:rsidRDefault="00661E6F"/>
  </w:footnote>
  <w:footnote w:type="continuationNotice" w:id="1">
    <w:p w14:paraId="364E3632" w14:textId="77777777" w:rsidR="00661E6F" w:rsidRDefault="00661E6F"/>
  </w:footnote>
  <w:footnote w:id="2">
    <w:p w14:paraId="49E46F44" w14:textId="77777777" w:rsidR="00EF364C" w:rsidRPr="00EF5233" w:rsidRDefault="00EF364C" w:rsidP="00EF364C">
      <w:pPr>
        <w:pStyle w:val="FunotentextFe"/>
        <w:rPr>
          <w:sz w:val="18"/>
          <w:szCs w:val="18"/>
        </w:rPr>
      </w:pPr>
      <w:r w:rsidRPr="00EF5233">
        <w:rPr>
          <w:rStyle w:val="Funotenzeichen"/>
          <w:sz w:val="18"/>
          <w:szCs w:val="18"/>
          <w:vertAlign w:val="baseline"/>
        </w:rPr>
        <w:footnoteRef/>
      </w:r>
      <w:r w:rsidRPr="00EF5233">
        <w:rPr>
          <w:rStyle w:val="Funotenzeichen"/>
          <w:sz w:val="18"/>
          <w:szCs w:val="18"/>
          <w:vertAlign w:val="baseline"/>
        </w:rPr>
        <w:t xml:space="preserve"> vom Bieter anzukreuzen und beizufügen</w:t>
      </w:r>
    </w:p>
    <w:p w14:paraId="1F11AEB0" w14:textId="77777777" w:rsidR="003C12F2" w:rsidRPr="00EF5233" w:rsidRDefault="00EF364C" w:rsidP="003C12F2">
      <w:pPr>
        <w:rPr>
          <w:sz w:val="18"/>
          <w:szCs w:val="18"/>
        </w:rPr>
      </w:pPr>
      <w:r w:rsidRPr="00EF5233">
        <w:rPr>
          <w:sz w:val="18"/>
          <w:szCs w:val="18"/>
        </w:rPr>
        <w:t xml:space="preserve">2 </w:t>
      </w:r>
      <w:r w:rsidR="003C12F2" w:rsidRPr="00EF5233">
        <w:rPr>
          <w:sz w:val="18"/>
          <w:szCs w:val="18"/>
        </w:rPr>
        <w:t xml:space="preserve">auszufüllen und beizufügen bei Unterauftragsvergabe </w:t>
      </w:r>
    </w:p>
    <w:p w14:paraId="5B725656" w14:textId="62FA3EC3" w:rsidR="002C1850" w:rsidRDefault="00EF364C" w:rsidP="003C12F2">
      <w:r w:rsidRPr="00EF5233">
        <w:rPr>
          <w:sz w:val="18"/>
          <w:szCs w:val="18"/>
        </w:rPr>
        <w:t xml:space="preserve">3 </w:t>
      </w:r>
      <w:r w:rsidR="003C12F2" w:rsidRPr="00EF5233">
        <w:rPr>
          <w:sz w:val="18"/>
          <w:szCs w:val="18"/>
        </w:rPr>
        <w:t>auszufüllen und beizufügen bei Eignungsleihe</w:t>
      </w:r>
    </w:p>
  </w:footnote>
  <w:footnote w:id="3">
    <w:p w14:paraId="676B6158" w14:textId="12082EFF" w:rsidR="00CA72E5" w:rsidRPr="00EF5233" w:rsidRDefault="00CA72E5" w:rsidP="00313AF0">
      <w:pPr>
        <w:pStyle w:val="Funotentext"/>
        <w:rPr>
          <w:sz w:val="18"/>
          <w:szCs w:val="18"/>
        </w:rPr>
      </w:pPr>
      <w:r w:rsidRPr="00EF5233">
        <w:rPr>
          <w:rStyle w:val="Funotenzeichen"/>
          <w:sz w:val="18"/>
          <w:szCs w:val="18"/>
        </w:rPr>
        <w:t>4</w:t>
      </w:r>
      <w:r w:rsidRPr="00EF5233">
        <w:rPr>
          <w:sz w:val="18"/>
          <w:szCs w:val="18"/>
        </w:rPr>
        <w:t xml:space="preserve"> Bietergemeinschaften gelten nur dann als KMU, wenn der überwiegende Teil der Leistung von (einem) Partner(n) der Bietergemeinschaft erbracht wird, der/die als KMU einzustufen ist/sind.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EAF6A" w14:textId="77777777" w:rsidR="00EF364C" w:rsidRDefault="00EF364C" w:rsidP="00473D23">
    <w:pPr>
      <w:pStyle w:val="Kopfzeile"/>
    </w:pPr>
    <w:r>
      <w:t>633</w:t>
    </w:r>
  </w:p>
  <w:p w14:paraId="159C2D68" w14:textId="77777777" w:rsidR="00EF364C" w:rsidRPr="00DC6699" w:rsidRDefault="00EF364C" w:rsidP="00473D23">
    <w:pPr>
      <w:pStyle w:val="Kopfzeile"/>
      <w:spacing w:after="60"/>
      <w:rPr>
        <w:b w:val="0"/>
        <w:sz w:val="16"/>
        <w:szCs w:val="16"/>
      </w:rPr>
    </w:pPr>
    <w:r>
      <w:rPr>
        <w:b w:val="0"/>
        <w:sz w:val="16"/>
        <w:szCs w:val="16"/>
      </w:rPr>
      <w:t>(Angebotsschreiben Lose – Liefer-/Dienstleistungen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09C90FB4"/>
    <w:multiLevelType w:val="multilevel"/>
    <w:tmpl w:val="FB0246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E0CE7"/>
    <w:multiLevelType w:val="hybridMultilevel"/>
    <w:tmpl w:val="679E8E96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20D73"/>
    <w:multiLevelType w:val="hybridMultilevel"/>
    <w:tmpl w:val="483A5FC4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561402258">
    <w:abstractNumId w:val="1"/>
  </w:num>
  <w:num w:numId="2" w16cid:durableId="1937979199">
    <w:abstractNumId w:val="7"/>
  </w:num>
  <w:num w:numId="3" w16cid:durableId="1233655827">
    <w:abstractNumId w:val="9"/>
  </w:num>
  <w:num w:numId="4" w16cid:durableId="743794734">
    <w:abstractNumId w:val="24"/>
  </w:num>
  <w:num w:numId="5" w16cid:durableId="1830243625">
    <w:abstractNumId w:val="11"/>
  </w:num>
  <w:num w:numId="6" w16cid:durableId="2123912885">
    <w:abstractNumId w:val="3"/>
  </w:num>
  <w:num w:numId="7" w16cid:durableId="513347977">
    <w:abstractNumId w:val="15"/>
  </w:num>
  <w:num w:numId="8" w16cid:durableId="163715878">
    <w:abstractNumId w:val="10"/>
  </w:num>
  <w:num w:numId="9" w16cid:durableId="98306536">
    <w:abstractNumId w:val="23"/>
  </w:num>
  <w:num w:numId="10" w16cid:durableId="164325098">
    <w:abstractNumId w:val="6"/>
  </w:num>
  <w:num w:numId="11" w16cid:durableId="2058506441">
    <w:abstractNumId w:val="13"/>
  </w:num>
  <w:num w:numId="12" w16cid:durableId="173225939">
    <w:abstractNumId w:val="13"/>
  </w:num>
  <w:num w:numId="13" w16cid:durableId="1844661163">
    <w:abstractNumId w:val="13"/>
  </w:num>
  <w:num w:numId="14" w16cid:durableId="2052730060">
    <w:abstractNumId w:val="13"/>
  </w:num>
  <w:num w:numId="15" w16cid:durableId="1761215998">
    <w:abstractNumId w:val="13"/>
  </w:num>
  <w:num w:numId="16" w16cid:durableId="581185854">
    <w:abstractNumId w:val="2"/>
  </w:num>
  <w:num w:numId="17" w16cid:durableId="754983900">
    <w:abstractNumId w:val="2"/>
  </w:num>
  <w:num w:numId="18" w16cid:durableId="694188951">
    <w:abstractNumId w:val="18"/>
  </w:num>
  <w:num w:numId="19" w16cid:durableId="2052220001">
    <w:abstractNumId w:val="16"/>
  </w:num>
  <w:num w:numId="20" w16cid:durableId="45299581">
    <w:abstractNumId w:val="12"/>
  </w:num>
  <w:num w:numId="21" w16cid:durableId="65685692">
    <w:abstractNumId w:val="8"/>
  </w:num>
  <w:num w:numId="22" w16cid:durableId="29689268">
    <w:abstractNumId w:val="0"/>
  </w:num>
  <w:num w:numId="23" w16cid:durableId="141388918">
    <w:abstractNumId w:val="17"/>
  </w:num>
  <w:num w:numId="24" w16cid:durableId="1384332570">
    <w:abstractNumId w:val="19"/>
  </w:num>
  <w:num w:numId="25" w16cid:durableId="949124260">
    <w:abstractNumId w:val="22"/>
  </w:num>
  <w:num w:numId="26" w16cid:durableId="1891267218">
    <w:abstractNumId w:val="4"/>
  </w:num>
  <w:num w:numId="27" w16cid:durableId="727803566">
    <w:abstractNumId w:val="21"/>
  </w:num>
  <w:num w:numId="28" w16cid:durableId="1539005975">
    <w:abstractNumId w:val="20"/>
  </w:num>
  <w:num w:numId="29" w16cid:durableId="1732997500">
    <w:abstractNumId w:val="14"/>
  </w:num>
  <w:num w:numId="30" w16cid:durableId="1539853811">
    <w:abstractNumId w:val="2"/>
  </w:num>
  <w:num w:numId="31" w16cid:durableId="697849769">
    <w:abstractNumId w:val="2"/>
  </w:num>
  <w:num w:numId="32" w16cid:durableId="2101413316">
    <w:abstractNumId w:val="2"/>
  </w:num>
  <w:num w:numId="33" w16cid:durableId="12151997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qCF3Wt+EdUpEmSAfCZ+2sSCi/zRfky0QsMN6+wxzgWuPcKLGagKbMafcj0c0TiJuWko5XK47exf/3s45oDXjg==" w:salt="ZB1VIEssP3gD/0T477KTpA=="/>
  <w:defaultTabStop w:val="709"/>
  <w:autoHyphenation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2326"/>
    <w:rsid w:val="0000737B"/>
    <w:rsid w:val="000114D3"/>
    <w:rsid w:val="00012C6F"/>
    <w:rsid w:val="00017C97"/>
    <w:rsid w:val="000267B2"/>
    <w:rsid w:val="00026D23"/>
    <w:rsid w:val="00027DCE"/>
    <w:rsid w:val="00031CF9"/>
    <w:rsid w:val="000364B9"/>
    <w:rsid w:val="0004295C"/>
    <w:rsid w:val="00046C8E"/>
    <w:rsid w:val="00063470"/>
    <w:rsid w:val="0006675C"/>
    <w:rsid w:val="000704D4"/>
    <w:rsid w:val="00081305"/>
    <w:rsid w:val="000848E7"/>
    <w:rsid w:val="0009046A"/>
    <w:rsid w:val="000A42AA"/>
    <w:rsid w:val="000A4825"/>
    <w:rsid w:val="000C026F"/>
    <w:rsid w:val="000D0DC3"/>
    <w:rsid w:val="000D2327"/>
    <w:rsid w:val="001028D9"/>
    <w:rsid w:val="00106076"/>
    <w:rsid w:val="00112821"/>
    <w:rsid w:val="00113FAB"/>
    <w:rsid w:val="0012133E"/>
    <w:rsid w:val="00126C7B"/>
    <w:rsid w:val="00126E84"/>
    <w:rsid w:val="00127C79"/>
    <w:rsid w:val="00140608"/>
    <w:rsid w:val="001426F7"/>
    <w:rsid w:val="00143642"/>
    <w:rsid w:val="00144AAA"/>
    <w:rsid w:val="00144D50"/>
    <w:rsid w:val="00154EED"/>
    <w:rsid w:val="001954E4"/>
    <w:rsid w:val="001A1B62"/>
    <w:rsid w:val="001A6205"/>
    <w:rsid w:val="001B347B"/>
    <w:rsid w:val="001B705C"/>
    <w:rsid w:val="001B7960"/>
    <w:rsid w:val="001C21AA"/>
    <w:rsid w:val="001C339D"/>
    <w:rsid w:val="001C3E5C"/>
    <w:rsid w:val="001C509D"/>
    <w:rsid w:val="001C60F2"/>
    <w:rsid w:val="001D5DCB"/>
    <w:rsid w:val="001E0C92"/>
    <w:rsid w:val="001E1775"/>
    <w:rsid w:val="001F47CC"/>
    <w:rsid w:val="002031BB"/>
    <w:rsid w:val="00206D22"/>
    <w:rsid w:val="0020785E"/>
    <w:rsid w:val="002207FA"/>
    <w:rsid w:val="00231273"/>
    <w:rsid w:val="00232128"/>
    <w:rsid w:val="00233A2F"/>
    <w:rsid w:val="00236FDD"/>
    <w:rsid w:val="00243788"/>
    <w:rsid w:val="00245335"/>
    <w:rsid w:val="002517FD"/>
    <w:rsid w:val="00251A0A"/>
    <w:rsid w:val="0026174D"/>
    <w:rsid w:val="00263542"/>
    <w:rsid w:val="002748DF"/>
    <w:rsid w:val="00280E29"/>
    <w:rsid w:val="00286C4B"/>
    <w:rsid w:val="00290DDB"/>
    <w:rsid w:val="002C0F7B"/>
    <w:rsid w:val="002C1808"/>
    <w:rsid w:val="002C1850"/>
    <w:rsid w:val="002C3E91"/>
    <w:rsid w:val="002C403D"/>
    <w:rsid w:val="002C444F"/>
    <w:rsid w:val="002E4302"/>
    <w:rsid w:val="002E4623"/>
    <w:rsid w:val="002E642B"/>
    <w:rsid w:val="002E6BD6"/>
    <w:rsid w:val="002E7C57"/>
    <w:rsid w:val="002F4952"/>
    <w:rsid w:val="00310390"/>
    <w:rsid w:val="0031077D"/>
    <w:rsid w:val="00311397"/>
    <w:rsid w:val="00313AF0"/>
    <w:rsid w:val="00327698"/>
    <w:rsid w:val="00331F4C"/>
    <w:rsid w:val="0033209B"/>
    <w:rsid w:val="00332B34"/>
    <w:rsid w:val="00337953"/>
    <w:rsid w:val="00347E05"/>
    <w:rsid w:val="003552CC"/>
    <w:rsid w:val="00355674"/>
    <w:rsid w:val="00355F55"/>
    <w:rsid w:val="0036695A"/>
    <w:rsid w:val="00373972"/>
    <w:rsid w:val="00385A75"/>
    <w:rsid w:val="00387E5A"/>
    <w:rsid w:val="00390CBB"/>
    <w:rsid w:val="0039428B"/>
    <w:rsid w:val="003A04A8"/>
    <w:rsid w:val="003A0DC8"/>
    <w:rsid w:val="003A36E9"/>
    <w:rsid w:val="003A5406"/>
    <w:rsid w:val="003B6F65"/>
    <w:rsid w:val="003B7BE2"/>
    <w:rsid w:val="003C12F2"/>
    <w:rsid w:val="003D3E99"/>
    <w:rsid w:val="003E2CD4"/>
    <w:rsid w:val="003E604E"/>
    <w:rsid w:val="003F1511"/>
    <w:rsid w:val="003F3D74"/>
    <w:rsid w:val="00402A1B"/>
    <w:rsid w:val="00410951"/>
    <w:rsid w:val="0041781A"/>
    <w:rsid w:val="00424038"/>
    <w:rsid w:val="00434409"/>
    <w:rsid w:val="00435DB1"/>
    <w:rsid w:val="0045228F"/>
    <w:rsid w:val="00454471"/>
    <w:rsid w:val="00456DC3"/>
    <w:rsid w:val="0045726B"/>
    <w:rsid w:val="00465A6F"/>
    <w:rsid w:val="0047055A"/>
    <w:rsid w:val="00473D23"/>
    <w:rsid w:val="00474DE8"/>
    <w:rsid w:val="00477548"/>
    <w:rsid w:val="00480ABD"/>
    <w:rsid w:val="004818FE"/>
    <w:rsid w:val="00485D27"/>
    <w:rsid w:val="00490735"/>
    <w:rsid w:val="00492429"/>
    <w:rsid w:val="004A3940"/>
    <w:rsid w:val="004C19E2"/>
    <w:rsid w:val="004C3362"/>
    <w:rsid w:val="004C4880"/>
    <w:rsid w:val="004C5609"/>
    <w:rsid w:val="004D448A"/>
    <w:rsid w:val="004D6533"/>
    <w:rsid w:val="004E07A5"/>
    <w:rsid w:val="004E3711"/>
    <w:rsid w:val="004E386D"/>
    <w:rsid w:val="004E5F2E"/>
    <w:rsid w:val="004F3FD9"/>
    <w:rsid w:val="00502733"/>
    <w:rsid w:val="00502C6F"/>
    <w:rsid w:val="00520D3B"/>
    <w:rsid w:val="005233E8"/>
    <w:rsid w:val="00533012"/>
    <w:rsid w:val="005333C9"/>
    <w:rsid w:val="00536CC6"/>
    <w:rsid w:val="005503E5"/>
    <w:rsid w:val="00551B7B"/>
    <w:rsid w:val="00554BEC"/>
    <w:rsid w:val="005566B1"/>
    <w:rsid w:val="005575B0"/>
    <w:rsid w:val="00563566"/>
    <w:rsid w:val="00573601"/>
    <w:rsid w:val="00574488"/>
    <w:rsid w:val="00576C66"/>
    <w:rsid w:val="005849B0"/>
    <w:rsid w:val="00585EDA"/>
    <w:rsid w:val="005904F2"/>
    <w:rsid w:val="00590842"/>
    <w:rsid w:val="005912BD"/>
    <w:rsid w:val="00594545"/>
    <w:rsid w:val="00597968"/>
    <w:rsid w:val="005A4489"/>
    <w:rsid w:val="005A69C5"/>
    <w:rsid w:val="005C16A9"/>
    <w:rsid w:val="005C19FA"/>
    <w:rsid w:val="005C27BD"/>
    <w:rsid w:val="005C301C"/>
    <w:rsid w:val="005C41DA"/>
    <w:rsid w:val="005D2752"/>
    <w:rsid w:val="005E64B0"/>
    <w:rsid w:val="005F32A5"/>
    <w:rsid w:val="005F41CD"/>
    <w:rsid w:val="005F7F18"/>
    <w:rsid w:val="00603E73"/>
    <w:rsid w:val="00605DD3"/>
    <w:rsid w:val="00606550"/>
    <w:rsid w:val="00607EE7"/>
    <w:rsid w:val="006117F6"/>
    <w:rsid w:val="00614636"/>
    <w:rsid w:val="00635A4E"/>
    <w:rsid w:val="00640260"/>
    <w:rsid w:val="00643351"/>
    <w:rsid w:val="0066027C"/>
    <w:rsid w:val="0066119D"/>
    <w:rsid w:val="00661E6F"/>
    <w:rsid w:val="00666F19"/>
    <w:rsid w:val="00667DCD"/>
    <w:rsid w:val="00673BE2"/>
    <w:rsid w:val="00680FAC"/>
    <w:rsid w:val="006817F3"/>
    <w:rsid w:val="00685FFD"/>
    <w:rsid w:val="006A1F5B"/>
    <w:rsid w:val="006A5AED"/>
    <w:rsid w:val="006A66F3"/>
    <w:rsid w:val="006B1CF3"/>
    <w:rsid w:val="006B7CF1"/>
    <w:rsid w:val="006C1AC4"/>
    <w:rsid w:val="006C5A31"/>
    <w:rsid w:val="006D4883"/>
    <w:rsid w:val="006D70A3"/>
    <w:rsid w:val="006E0FEE"/>
    <w:rsid w:val="006E1117"/>
    <w:rsid w:val="006F369F"/>
    <w:rsid w:val="006F5E05"/>
    <w:rsid w:val="00702ED4"/>
    <w:rsid w:val="007110D6"/>
    <w:rsid w:val="00724A78"/>
    <w:rsid w:val="00724CA7"/>
    <w:rsid w:val="00733C41"/>
    <w:rsid w:val="00734EDE"/>
    <w:rsid w:val="00744FD4"/>
    <w:rsid w:val="00745C15"/>
    <w:rsid w:val="007554E8"/>
    <w:rsid w:val="007625C5"/>
    <w:rsid w:val="007633C2"/>
    <w:rsid w:val="007670D9"/>
    <w:rsid w:val="00775BAB"/>
    <w:rsid w:val="00777AAE"/>
    <w:rsid w:val="0078194F"/>
    <w:rsid w:val="00782E76"/>
    <w:rsid w:val="0078695C"/>
    <w:rsid w:val="00790275"/>
    <w:rsid w:val="00795297"/>
    <w:rsid w:val="00796CCF"/>
    <w:rsid w:val="007A78B0"/>
    <w:rsid w:val="007C0B33"/>
    <w:rsid w:val="007E0BC2"/>
    <w:rsid w:val="007E61DB"/>
    <w:rsid w:val="007E7294"/>
    <w:rsid w:val="00807C7E"/>
    <w:rsid w:val="0081095D"/>
    <w:rsid w:val="0081723D"/>
    <w:rsid w:val="00823EDF"/>
    <w:rsid w:val="008406FE"/>
    <w:rsid w:val="00863C0C"/>
    <w:rsid w:val="008724C9"/>
    <w:rsid w:val="00876BB1"/>
    <w:rsid w:val="008854F1"/>
    <w:rsid w:val="00893505"/>
    <w:rsid w:val="00894C0C"/>
    <w:rsid w:val="008A3436"/>
    <w:rsid w:val="008A6864"/>
    <w:rsid w:val="008B1F06"/>
    <w:rsid w:val="008B4C5D"/>
    <w:rsid w:val="008C0383"/>
    <w:rsid w:val="008C109B"/>
    <w:rsid w:val="008D764D"/>
    <w:rsid w:val="008D7FD0"/>
    <w:rsid w:val="008F52AA"/>
    <w:rsid w:val="008F6547"/>
    <w:rsid w:val="0091009E"/>
    <w:rsid w:val="00910F0B"/>
    <w:rsid w:val="0091717A"/>
    <w:rsid w:val="0091799E"/>
    <w:rsid w:val="00926079"/>
    <w:rsid w:val="00940F19"/>
    <w:rsid w:val="009423AD"/>
    <w:rsid w:val="00942AB9"/>
    <w:rsid w:val="009576E4"/>
    <w:rsid w:val="00962412"/>
    <w:rsid w:val="00967807"/>
    <w:rsid w:val="0097166A"/>
    <w:rsid w:val="00973D97"/>
    <w:rsid w:val="00995989"/>
    <w:rsid w:val="009A3215"/>
    <w:rsid w:val="009A3D50"/>
    <w:rsid w:val="009A75F3"/>
    <w:rsid w:val="009B37A2"/>
    <w:rsid w:val="009B5456"/>
    <w:rsid w:val="009C14BE"/>
    <w:rsid w:val="009D3CC0"/>
    <w:rsid w:val="009D5046"/>
    <w:rsid w:val="009E444D"/>
    <w:rsid w:val="009F0110"/>
    <w:rsid w:val="009F16F1"/>
    <w:rsid w:val="009F77A7"/>
    <w:rsid w:val="00A00872"/>
    <w:rsid w:val="00A010E4"/>
    <w:rsid w:val="00A11C8E"/>
    <w:rsid w:val="00A12D13"/>
    <w:rsid w:val="00A20505"/>
    <w:rsid w:val="00A262F6"/>
    <w:rsid w:val="00A274E8"/>
    <w:rsid w:val="00A357E4"/>
    <w:rsid w:val="00A35AB2"/>
    <w:rsid w:val="00A3781F"/>
    <w:rsid w:val="00A461FA"/>
    <w:rsid w:val="00A5084B"/>
    <w:rsid w:val="00A53396"/>
    <w:rsid w:val="00A566F9"/>
    <w:rsid w:val="00A56A1F"/>
    <w:rsid w:val="00A61338"/>
    <w:rsid w:val="00A62DC3"/>
    <w:rsid w:val="00A630FF"/>
    <w:rsid w:val="00A75824"/>
    <w:rsid w:val="00A8283A"/>
    <w:rsid w:val="00A85D6B"/>
    <w:rsid w:val="00A90C84"/>
    <w:rsid w:val="00A946BA"/>
    <w:rsid w:val="00A95B8B"/>
    <w:rsid w:val="00AA03D2"/>
    <w:rsid w:val="00AA0988"/>
    <w:rsid w:val="00AA2452"/>
    <w:rsid w:val="00AA43C5"/>
    <w:rsid w:val="00AA6B7B"/>
    <w:rsid w:val="00AB16AF"/>
    <w:rsid w:val="00AB4B05"/>
    <w:rsid w:val="00AB5636"/>
    <w:rsid w:val="00AC56D5"/>
    <w:rsid w:val="00AC7F2D"/>
    <w:rsid w:val="00AD338D"/>
    <w:rsid w:val="00AD584D"/>
    <w:rsid w:val="00AE4AF0"/>
    <w:rsid w:val="00AE5809"/>
    <w:rsid w:val="00AF08CC"/>
    <w:rsid w:val="00AF1915"/>
    <w:rsid w:val="00AF7B79"/>
    <w:rsid w:val="00B003C3"/>
    <w:rsid w:val="00B11D25"/>
    <w:rsid w:val="00B14EF0"/>
    <w:rsid w:val="00B23C01"/>
    <w:rsid w:val="00B33B4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39CD"/>
    <w:rsid w:val="00B960E2"/>
    <w:rsid w:val="00B96ADB"/>
    <w:rsid w:val="00B9751C"/>
    <w:rsid w:val="00BA0012"/>
    <w:rsid w:val="00BA4121"/>
    <w:rsid w:val="00BA4858"/>
    <w:rsid w:val="00BA5E42"/>
    <w:rsid w:val="00BA7556"/>
    <w:rsid w:val="00BB49CB"/>
    <w:rsid w:val="00BC1C9D"/>
    <w:rsid w:val="00BC2DD5"/>
    <w:rsid w:val="00BD01D4"/>
    <w:rsid w:val="00BD110E"/>
    <w:rsid w:val="00BD1AB8"/>
    <w:rsid w:val="00C03D38"/>
    <w:rsid w:val="00C04FCD"/>
    <w:rsid w:val="00C101BF"/>
    <w:rsid w:val="00C13FF6"/>
    <w:rsid w:val="00C17C46"/>
    <w:rsid w:val="00C246AC"/>
    <w:rsid w:val="00C26124"/>
    <w:rsid w:val="00C2678D"/>
    <w:rsid w:val="00C27171"/>
    <w:rsid w:val="00C30192"/>
    <w:rsid w:val="00C3032C"/>
    <w:rsid w:val="00C372DA"/>
    <w:rsid w:val="00C45CD7"/>
    <w:rsid w:val="00C552DA"/>
    <w:rsid w:val="00C625C6"/>
    <w:rsid w:val="00C71FD0"/>
    <w:rsid w:val="00C764C5"/>
    <w:rsid w:val="00C802BF"/>
    <w:rsid w:val="00C81A77"/>
    <w:rsid w:val="00CA72E5"/>
    <w:rsid w:val="00CB2EEB"/>
    <w:rsid w:val="00CC4D24"/>
    <w:rsid w:val="00CD254F"/>
    <w:rsid w:val="00CD54C7"/>
    <w:rsid w:val="00CD6F22"/>
    <w:rsid w:val="00CF64C4"/>
    <w:rsid w:val="00CF68D2"/>
    <w:rsid w:val="00CF73FA"/>
    <w:rsid w:val="00D00C76"/>
    <w:rsid w:val="00D00F35"/>
    <w:rsid w:val="00D05C74"/>
    <w:rsid w:val="00D10838"/>
    <w:rsid w:val="00D16F15"/>
    <w:rsid w:val="00D22A3E"/>
    <w:rsid w:val="00D23B01"/>
    <w:rsid w:val="00D35826"/>
    <w:rsid w:val="00D36B80"/>
    <w:rsid w:val="00D425A1"/>
    <w:rsid w:val="00D462D3"/>
    <w:rsid w:val="00D506E0"/>
    <w:rsid w:val="00D52796"/>
    <w:rsid w:val="00D6072E"/>
    <w:rsid w:val="00D6465F"/>
    <w:rsid w:val="00D73780"/>
    <w:rsid w:val="00D93428"/>
    <w:rsid w:val="00DA276D"/>
    <w:rsid w:val="00DB0D4A"/>
    <w:rsid w:val="00DB4595"/>
    <w:rsid w:val="00DB5789"/>
    <w:rsid w:val="00DB5B7E"/>
    <w:rsid w:val="00DB6C0D"/>
    <w:rsid w:val="00DB7B3D"/>
    <w:rsid w:val="00DC2EA6"/>
    <w:rsid w:val="00DC6699"/>
    <w:rsid w:val="00DC7E08"/>
    <w:rsid w:val="00DD3F56"/>
    <w:rsid w:val="00DE1038"/>
    <w:rsid w:val="00DE2F64"/>
    <w:rsid w:val="00DE420C"/>
    <w:rsid w:val="00DF0BB6"/>
    <w:rsid w:val="00DF0D66"/>
    <w:rsid w:val="00DF3F79"/>
    <w:rsid w:val="00E02FAA"/>
    <w:rsid w:val="00E05D8D"/>
    <w:rsid w:val="00E06A78"/>
    <w:rsid w:val="00E1197E"/>
    <w:rsid w:val="00E26892"/>
    <w:rsid w:val="00E322E9"/>
    <w:rsid w:val="00E33206"/>
    <w:rsid w:val="00E3730E"/>
    <w:rsid w:val="00E4052C"/>
    <w:rsid w:val="00E4388C"/>
    <w:rsid w:val="00E53F3D"/>
    <w:rsid w:val="00E578EB"/>
    <w:rsid w:val="00E6087B"/>
    <w:rsid w:val="00E6157E"/>
    <w:rsid w:val="00E65E03"/>
    <w:rsid w:val="00E661E0"/>
    <w:rsid w:val="00E74FFB"/>
    <w:rsid w:val="00E77F62"/>
    <w:rsid w:val="00E85EBB"/>
    <w:rsid w:val="00E944FF"/>
    <w:rsid w:val="00EA0C83"/>
    <w:rsid w:val="00EC7AED"/>
    <w:rsid w:val="00EF364C"/>
    <w:rsid w:val="00EF5233"/>
    <w:rsid w:val="00F05436"/>
    <w:rsid w:val="00F074FC"/>
    <w:rsid w:val="00F104BB"/>
    <w:rsid w:val="00F133C2"/>
    <w:rsid w:val="00F21669"/>
    <w:rsid w:val="00F21827"/>
    <w:rsid w:val="00F25E67"/>
    <w:rsid w:val="00F32C49"/>
    <w:rsid w:val="00F33AC7"/>
    <w:rsid w:val="00F562AE"/>
    <w:rsid w:val="00F71560"/>
    <w:rsid w:val="00F74126"/>
    <w:rsid w:val="00F808BF"/>
    <w:rsid w:val="00F8655F"/>
    <w:rsid w:val="00F90ED7"/>
    <w:rsid w:val="00F92CF7"/>
    <w:rsid w:val="00F9571F"/>
    <w:rsid w:val="00FA0151"/>
    <w:rsid w:val="00FA26FA"/>
    <w:rsid w:val="00FA6D6C"/>
    <w:rsid w:val="00FB1D3D"/>
    <w:rsid w:val="00FB216E"/>
    <w:rsid w:val="00FB37F2"/>
    <w:rsid w:val="00FB5CB4"/>
    <w:rsid w:val="00FC0982"/>
    <w:rsid w:val="00FC1057"/>
    <w:rsid w:val="00FC14E3"/>
    <w:rsid w:val="00FD49AF"/>
    <w:rsid w:val="00FD6995"/>
    <w:rsid w:val="00FE6F03"/>
    <w:rsid w:val="00FF094B"/>
    <w:rsid w:val="00FF10F9"/>
    <w:rsid w:val="00FF387A"/>
    <w:rsid w:val="00FF430E"/>
    <w:rsid w:val="00FF6D9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19D0BA"/>
  <w14:defaultImageDpi w14:val="0"/>
  <w15:docId w15:val="{DC6948F3-EDAA-4B3D-B365-C7A8928AD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uiPriority w:val="9"/>
    <w:qFormat/>
    <w:rsid w:val="00313AF0"/>
    <w:pPr>
      <w:widowControl w:val="0"/>
      <w:numPr>
        <w:numId w:val="17"/>
      </w:numPr>
      <w:tabs>
        <w:tab w:val="left" w:pos="567"/>
      </w:tabs>
      <w:spacing w:before="60" w:after="60"/>
      <w:ind w:left="567" w:hanging="567"/>
      <w:contextualSpacing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uiPriority w:val="9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uiPriority w:val="9"/>
    <w:locked/>
    <w:rsid w:val="00313AF0"/>
    <w:rPr>
      <w:rFonts w:ascii="Arial" w:hAnsi="Arial" w:cs="Arial"/>
      <w:b/>
      <w:bCs/>
      <w:kern w:val="32"/>
    </w:rPr>
  </w:style>
  <w:style w:type="character" w:customStyle="1" w:styleId="berschrift2Zchn">
    <w:name w:val="Überschrift 2 Zchn"/>
    <w:aliases w:val="Arial 10 fett Zchn"/>
    <w:basedOn w:val="Absatz-Standardschriftart"/>
    <w:link w:val="berschrift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E661E0"/>
    <w:pPr>
      <w:ind w:left="1077"/>
      <w:contextualSpacing/>
      <w:jc w:val="left"/>
    </w:pPr>
    <w:rPr>
      <w:b/>
    </w:rPr>
  </w:style>
  <w:style w:type="paragraph" w:styleId="Kopfzeile">
    <w:name w:val="header"/>
    <w:basedOn w:val="Standard"/>
    <w:link w:val="KopfzeileZchn"/>
    <w:uiPriority w:val="99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Arial" w:hAnsi="Arial" w:cs="Times New Roman"/>
    </w:rPr>
  </w:style>
  <w:style w:type="character" w:customStyle="1" w:styleId="FunotentextZchn">
    <w:name w:val="Fußnotentext Zchn"/>
    <w:link w:val="Funotentext"/>
    <w:locked/>
    <w:rsid w:val="00A53396"/>
    <w:rPr>
      <w:rFonts w:ascii="Arial" w:hAnsi="Arial"/>
      <w:lang w:val="de-DE" w:eastAsia="de-DE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A53396"/>
    <w:pPr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</w:style>
  <w:style w:type="paragraph" w:styleId="Funotentext">
    <w:name w:val="footnote text"/>
    <w:basedOn w:val="Standard"/>
    <w:link w:val="FunotentextZchn"/>
    <w:uiPriority w:val="99"/>
    <w:semiHidden/>
    <w:rsid w:val="001C60F2"/>
    <w:pPr>
      <w:keepNext w:val="0"/>
      <w:jc w:val="left"/>
    </w:pPr>
  </w:style>
  <w:style w:type="character" w:customStyle="1" w:styleId="FunotentextZchn1">
    <w:name w:val="Fußnotentext Zchn1"/>
    <w:basedOn w:val="Absatz-Standardschriftart"/>
    <w:uiPriority w:val="99"/>
    <w:semiHidden/>
    <w:rPr>
      <w:rFonts w:ascii="Arial" w:hAnsi="Arial"/>
    </w:rPr>
  </w:style>
  <w:style w:type="character" w:customStyle="1" w:styleId="FunotentextZchn19">
    <w:name w:val="Fußnotentext Zchn19"/>
    <w:basedOn w:val="Absatz-Standardschriftart"/>
    <w:uiPriority w:val="99"/>
    <w:semiHidden/>
    <w:rPr>
      <w:rFonts w:ascii="Arial" w:hAnsi="Arial" w:cs="Times New Roman"/>
    </w:rPr>
  </w:style>
  <w:style w:type="character" w:customStyle="1" w:styleId="FunotentextZchn18">
    <w:name w:val="Fußnotentext Zchn18"/>
    <w:basedOn w:val="Absatz-Standardschriftart"/>
    <w:uiPriority w:val="99"/>
    <w:semiHidden/>
    <w:rPr>
      <w:rFonts w:ascii="Arial" w:hAnsi="Arial" w:cs="Times New Roman"/>
    </w:rPr>
  </w:style>
  <w:style w:type="character" w:customStyle="1" w:styleId="FunotentextZchn17">
    <w:name w:val="Fußnotentext Zchn17"/>
    <w:basedOn w:val="Absatz-Standardschriftart"/>
    <w:uiPriority w:val="99"/>
    <w:semiHidden/>
    <w:rPr>
      <w:rFonts w:ascii="Arial" w:hAnsi="Arial" w:cs="Times New Roman"/>
    </w:rPr>
  </w:style>
  <w:style w:type="character" w:customStyle="1" w:styleId="FunotentextZchn16">
    <w:name w:val="Fußnotentext Zchn16"/>
    <w:basedOn w:val="Absatz-Standardschriftart"/>
    <w:uiPriority w:val="99"/>
    <w:semiHidden/>
    <w:rPr>
      <w:rFonts w:ascii="Arial" w:hAnsi="Arial" w:cs="Times New Roman"/>
    </w:rPr>
  </w:style>
  <w:style w:type="character" w:customStyle="1" w:styleId="FunotentextZchn15">
    <w:name w:val="Fußnotentext Zchn15"/>
    <w:basedOn w:val="Absatz-Standardschriftart"/>
    <w:uiPriority w:val="99"/>
    <w:semiHidden/>
    <w:rPr>
      <w:rFonts w:ascii="Arial" w:hAnsi="Arial" w:cs="Times New Roman"/>
    </w:rPr>
  </w:style>
  <w:style w:type="character" w:customStyle="1" w:styleId="FunotentextZchn14">
    <w:name w:val="Fußnotentext Zchn14"/>
    <w:basedOn w:val="Absatz-Standardschriftart"/>
    <w:uiPriority w:val="99"/>
    <w:semiHidden/>
    <w:rPr>
      <w:rFonts w:ascii="Arial" w:hAnsi="Arial" w:cs="Times New Roman"/>
    </w:rPr>
  </w:style>
  <w:style w:type="character" w:customStyle="1" w:styleId="FunotentextZchn13">
    <w:name w:val="Fußnotentext Zchn13"/>
    <w:basedOn w:val="Absatz-Standardschriftart"/>
    <w:uiPriority w:val="99"/>
    <w:semiHidden/>
    <w:rPr>
      <w:rFonts w:ascii="Arial" w:hAnsi="Arial" w:cs="Times New Roman"/>
    </w:rPr>
  </w:style>
  <w:style w:type="character" w:customStyle="1" w:styleId="FunotentextZchn12">
    <w:name w:val="Fußnotentext Zchn12"/>
    <w:basedOn w:val="Absatz-Standardschriftart"/>
    <w:uiPriority w:val="99"/>
    <w:semiHidden/>
    <w:rPr>
      <w:rFonts w:ascii="Arial" w:hAnsi="Arial" w:cs="Times New Roman"/>
    </w:rPr>
  </w:style>
  <w:style w:type="character" w:customStyle="1" w:styleId="FunotentextZchn11">
    <w:name w:val="Fußnotentext Zchn11"/>
    <w:basedOn w:val="Absatz-Standardschriftart"/>
    <w:uiPriority w:val="99"/>
    <w:semiHidden/>
    <w:rPr>
      <w:rFonts w:ascii="Arial" w:hAnsi="Arial" w:cs="Times New Roman"/>
    </w:rPr>
  </w:style>
  <w:style w:type="character" w:styleId="Funotenzeichen">
    <w:name w:val="footnote reference"/>
    <w:basedOn w:val="Absatz-Standardschriftart"/>
    <w:uiPriority w:val="99"/>
    <w:semiHidden/>
    <w:rsid w:val="00A53396"/>
    <w:rPr>
      <w:rFonts w:ascii="Arial" w:hAnsi="Arial" w:cs="Times New Roman"/>
      <w:b/>
      <w:sz w:val="16"/>
      <w:vertAlign w:val="superscript"/>
    </w:rPr>
  </w:style>
  <w:style w:type="character" w:styleId="Seitenzahl">
    <w:name w:val="page number"/>
    <w:basedOn w:val="Absatz-Standardschriftart"/>
    <w:uiPriority w:val="99"/>
    <w:rsid w:val="007E61DB"/>
    <w:rPr>
      <w:rFonts w:ascii="Arial" w:hAnsi="Arial" w:cs="Times New Roman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link w:val="SprechblasentextZchn"/>
    <w:uiPriority w:val="99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locked/>
    <w:rsid w:val="00A53396"/>
    <w:rPr>
      <w:rFonts w:ascii="Arial" w:hAnsi="Arial"/>
      <w:b/>
      <w:sz w:val="16"/>
      <w:lang w:val="de-DE" w:eastAsia="de-DE"/>
    </w:rPr>
  </w:style>
  <w:style w:type="paragraph" w:styleId="Fuzeile">
    <w:name w:val="footer"/>
    <w:basedOn w:val="Standard"/>
    <w:link w:val="FuzeileZchn"/>
    <w:uiPriority w:val="99"/>
    <w:rsid w:val="00A946B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Times New Roman"/>
    </w:rPr>
  </w:style>
  <w:style w:type="character" w:styleId="Kommentarzeichen">
    <w:name w:val="annotation reference"/>
    <w:basedOn w:val="Absatz-Standardschriftart"/>
    <w:uiPriority w:val="99"/>
    <w:rsid w:val="00A11C8E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A11C8E"/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A11C8E"/>
    <w:rPr>
      <w:rFonts w:ascii="Arial" w:hAnsi="Arial" w:cs="Times New Roman"/>
    </w:rPr>
  </w:style>
  <w:style w:type="character" w:customStyle="1" w:styleId="FormatvorlageFett">
    <w:name w:val="Formatvorlage Fett"/>
    <w:rsid w:val="00E661E0"/>
    <w:rPr>
      <w:rFonts w:ascii="Arial" w:hAnsi="Arial"/>
      <w:b/>
      <w:sz w:val="20"/>
    </w:rPr>
  </w:style>
  <w:style w:type="paragraph" w:styleId="Listenabsatz">
    <w:name w:val="List Paragraph"/>
    <w:basedOn w:val="Standard"/>
    <w:uiPriority w:val="34"/>
    <w:qFormat/>
    <w:rsid w:val="005849B0"/>
    <w:pPr>
      <w:ind w:left="720"/>
      <w:contextualSpacing/>
    </w:pPr>
  </w:style>
  <w:style w:type="table" w:styleId="Tabellenraster">
    <w:name w:val="Table Grid"/>
    <w:basedOn w:val="NormaleTabelle"/>
    <w:uiPriority w:val="59"/>
    <w:rsid w:val="006817F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6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AE76B-375D-4579-B853-1941C2F29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687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 Lose</vt:lpstr>
    </vt:vector>
  </TitlesOfParts>
  <Company>BBR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 Lose</dc:title>
  <dc:subject>Angebotsschreiben UVgO Lose</dc:subject>
  <dc:creator>Dorothea Fenner</dc:creator>
  <cp:keywords>Angebotsschreiben UVgO Lose</cp:keywords>
  <dc:description/>
  <cp:lastModifiedBy>Christian Lippert</cp:lastModifiedBy>
  <cp:revision>6</cp:revision>
  <cp:lastPrinted>2012-05-04T08:43:00Z</cp:lastPrinted>
  <dcterms:created xsi:type="dcterms:W3CDTF">2025-01-16T06:39:00Z</dcterms:created>
  <dcterms:modified xsi:type="dcterms:W3CDTF">2026-07-06T08:51:00Z</dcterms:modified>
</cp:coreProperties>
</file>